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9D320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F66C9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73CCC">
          <w:rPr>
            <w:b/>
            <w:noProof/>
            <w:sz w:val="24"/>
          </w:rPr>
          <w:t>11</w:t>
        </w:r>
        <w:r w:rsidR="00FF66C9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r w:rsidR="00FF66C9">
        <w:rPr>
          <w:b/>
          <w:i/>
          <w:noProof/>
          <w:sz w:val="28"/>
        </w:rPr>
        <w:t>R4-24</w:t>
      </w:r>
      <w:r w:rsidR="00C73CCC">
        <w:rPr>
          <w:b/>
          <w:i/>
          <w:noProof/>
          <w:sz w:val="28"/>
        </w:rPr>
        <w:t>0</w:t>
      </w:r>
      <w:r w:rsidR="001E22B4" w:rsidRPr="001E22B4">
        <w:rPr>
          <w:b/>
          <w:i/>
          <w:noProof/>
          <w:sz w:val="28"/>
        </w:rPr>
        <w:t>9668</w:t>
      </w:r>
      <w:bookmarkStart w:id="0" w:name="_GoBack"/>
      <w:bookmarkEnd w:id="0"/>
    </w:p>
    <w:p w14:paraId="7CB45193" w14:textId="45E4BF30" w:rsidR="001E41F3" w:rsidRDefault="0047169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73CCC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73CCC">
          <w:rPr>
            <w:b/>
            <w:noProof/>
            <w:sz w:val="24"/>
          </w:rPr>
          <w:t>Japon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73CCC">
          <w:rPr>
            <w:b/>
            <w:noProof/>
            <w:sz w:val="24"/>
          </w:rPr>
          <w:t>20th</w:t>
        </w:r>
      </w:fldSimple>
      <w:r w:rsidR="00547111">
        <w:rPr>
          <w:b/>
          <w:noProof/>
          <w:sz w:val="24"/>
        </w:rPr>
        <w:t xml:space="preserve"> </w:t>
      </w:r>
      <w:r w:rsidR="0078799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73CCC">
        <w:rPr>
          <w:b/>
          <w:noProof/>
          <w:sz w:val="24"/>
        </w:rPr>
        <w:t>24th May</w:t>
      </w:r>
      <w:r w:rsidR="0078799C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4432C" w:rsidR="001E41F3" w:rsidRPr="00410371" w:rsidRDefault="004716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799C">
                <w:rPr>
                  <w:b/>
                  <w:noProof/>
                  <w:sz w:val="28"/>
                </w:rPr>
                <w:t>38.181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379B0" w:rsidR="001E41F3" w:rsidRPr="00410371" w:rsidRDefault="0047169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799C">
                <w:rPr>
                  <w:b/>
                  <w:noProof/>
                  <w:sz w:val="28"/>
                </w:rPr>
                <w:t>xxxx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F8A362" w:rsidR="001E41F3" w:rsidRPr="00410371" w:rsidRDefault="007879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509B6B" w:rsidR="001E41F3" w:rsidRPr="00410371" w:rsidRDefault="00471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0C4C">
                <w:rPr>
                  <w:b/>
                  <w:noProof/>
                  <w:sz w:val="28"/>
                </w:rPr>
                <w:t>18.</w:t>
              </w:r>
              <w:r w:rsidR="00A001C8">
                <w:rPr>
                  <w:b/>
                  <w:noProof/>
                  <w:sz w:val="28"/>
                </w:rPr>
                <w:t>1</w:t>
              </w:r>
              <w:r w:rsidR="00EE0C4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4AE4774" w:rsidR="00F25D98" w:rsidRDefault="00EE0C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0DEE96" w:rsidR="001E41F3" w:rsidRDefault="00D82ECE" w:rsidP="000B588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82ECE">
              <w:t>DraftCR</w:t>
            </w:r>
            <w:proofErr w:type="spellEnd"/>
            <w:r w:rsidR="00EE0C4C">
              <w:t xml:space="preserve"> for TS 38.181: </w:t>
            </w:r>
            <w:r w:rsidR="00736741">
              <w:t>FR2</w:t>
            </w:r>
            <w:r w:rsidR="00872799">
              <w:t>-NTN</w:t>
            </w:r>
            <w:r w:rsidR="00736741">
              <w:t xml:space="preserve"> introduction in </w:t>
            </w:r>
            <w:r w:rsidR="00107114">
              <w:t xml:space="preserve">Clause </w:t>
            </w:r>
            <w:r w:rsidR="008E36DD" w:rsidRPr="008E36DD">
              <w:t>9.2 Radiated transmit power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5D5541" w:rsidR="001E41F3" w:rsidRDefault="00471690" w:rsidP="00282E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73CCC">
                <w:rPr>
                  <w:noProof/>
                </w:rPr>
                <w:t>THALE</w:t>
              </w:r>
              <w:r w:rsidR="00282EA2">
                <w:rPr>
                  <w:noProof/>
                </w:rPr>
                <w:t>S,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5FFC83" w:rsidR="001E41F3" w:rsidRDefault="003467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EB0DAD" w:rsidR="001E41F3" w:rsidRDefault="005446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46C3">
              <w:t>NR_NTN_enh</w:t>
            </w:r>
            <w:proofErr w:type="spellEnd"/>
            <w:r w:rsidRPr="005446C3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11F32" w:rsidR="001E41F3" w:rsidRDefault="00471690" w:rsidP="00C73C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73CCC">
                <w:rPr>
                  <w:noProof/>
                </w:rPr>
                <w:t>2024-05</w:t>
              </w:r>
              <w:r w:rsidR="007540DF">
                <w:rPr>
                  <w:noProof/>
                </w:rPr>
                <w:t>-</w:t>
              </w:r>
              <w:r w:rsidR="00C73CCC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188D24" w:rsidR="001E41F3" w:rsidRDefault="004716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7789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EA6B46" w:rsidR="001E41F3" w:rsidRDefault="004716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540DF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477804" w:rsidR="001E41F3" w:rsidRDefault="00A56C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FR2-NTN</w:t>
            </w:r>
            <w:r w:rsidR="00461A63">
              <w:rPr>
                <w:noProof/>
              </w:rPr>
              <w:t xml:space="preserve"> and SAN Type 2-O</w:t>
            </w:r>
            <w:r>
              <w:rPr>
                <w:noProof/>
              </w:rPr>
              <w:t xml:space="preserve"> in </w:t>
            </w:r>
            <w:r w:rsidR="00461A63">
              <w:rPr>
                <w:noProof/>
              </w:rPr>
              <w:t xml:space="preserve">TS </w:t>
            </w:r>
            <w:r>
              <w:rPr>
                <w:noProof/>
              </w:rPr>
              <w:t xml:space="preserve">38.108 implies </w:t>
            </w:r>
            <w:r w:rsidR="00461A63">
              <w:rPr>
                <w:noProof/>
              </w:rPr>
              <w:t>update of TS</w:t>
            </w:r>
            <w:r>
              <w:rPr>
                <w:noProof/>
              </w:rPr>
              <w:t xml:space="preserve"> 38.181 </w:t>
            </w:r>
            <w:r w:rsidR="00461A63">
              <w:rPr>
                <w:noProof/>
              </w:rPr>
              <w:t>with s</w:t>
            </w:r>
            <w:r w:rsidR="00291129">
              <w:rPr>
                <w:noProof/>
              </w:rPr>
              <w:t>i</w:t>
            </w:r>
            <w:r w:rsidR="00461A63">
              <w:rPr>
                <w:noProof/>
              </w:rPr>
              <w:t>milar</w:t>
            </w:r>
            <w:r w:rsidR="00291129">
              <w:rPr>
                <w:noProof/>
              </w:rPr>
              <w:t xml:space="preserve"> features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543D4" w:rsidR="001E41F3" w:rsidRDefault="000B5885" w:rsidP="000B5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8E36DD" w:rsidRPr="008E36DD">
              <w:rPr>
                <w:noProof/>
              </w:rPr>
              <w:t xml:space="preserve">Radiated transmit power </w:t>
            </w:r>
            <w:r w:rsidR="000D652F">
              <w:rPr>
                <w:noProof/>
              </w:rPr>
              <w:t xml:space="preserve">for </w:t>
            </w:r>
            <w:r w:rsidR="00EF3748">
              <w:rPr>
                <w:noProof/>
              </w:rPr>
              <w:t>FR2-NTN, also aligned with 38.141-2.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D183C3" w:rsidR="001E41F3" w:rsidRDefault="00CB7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</w:t>
            </w:r>
            <w:r w:rsidR="00872799">
              <w:rPr>
                <w:noProof/>
              </w:rPr>
              <w:t>-NTN</w:t>
            </w:r>
            <w:r>
              <w:rPr>
                <w:noProof/>
              </w:rPr>
              <w:t xml:space="preserve"> support not existing in clause 9.</w:t>
            </w:r>
            <w:r w:rsidR="008E36DD">
              <w:rPr>
                <w:noProof/>
              </w:rPr>
              <w:t>2</w:t>
            </w:r>
            <w:r w:rsidR="0087279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D6EA60" w:rsidR="001E41F3" w:rsidRDefault="00EF37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8E36D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92F698" w:rsidR="001E41F3" w:rsidRDefault="004F0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B0BF1" w:rsidR="001E41F3" w:rsidRDefault="004F0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61DE0" w:rsidR="001E41F3" w:rsidRDefault="004F07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CA0EA" w14:textId="1FDB5D0D" w:rsidR="00F1441A" w:rsidRDefault="00F1441A" w:rsidP="000A68B6">
      <w:pPr>
        <w:pStyle w:val="Titre2"/>
        <w:rPr>
          <w:color w:val="FF0000"/>
        </w:rPr>
      </w:pPr>
      <w:bookmarkStart w:id="2" w:name="_Toc120544753"/>
      <w:bookmarkStart w:id="3" w:name="_Toc120545108"/>
      <w:bookmarkStart w:id="4" w:name="_Toc120545724"/>
      <w:bookmarkStart w:id="5" w:name="_Toc120606625"/>
      <w:bookmarkStart w:id="6" w:name="_Toc120606979"/>
      <w:bookmarkStart w:id="7" w:name="_Toc120607333"/>
      <w:bookmarkStart w:id="8" w:name="_Toc120607690"/>
      <w:bookmarkStart w:id="9" w:name="_Toc120608053"/>
      <w:bookmarkStart w:id="10" w:name="_Toc120608418"/>
      <w:bookmarkStart w:id="11" w:name="_Toc120608798"/>
      <w:bookmarkStart w:id="12" w:name="_Toc120609178"/>
      <w:bookmarkStart w:id="13" w:name="_Toc120609569"/>
      <w:bookmarkStart w:id="14" w:name="_Toc120609960"/>
      <w:bookmarkStart w:id="15" w:name="_Toc120610712"/>
      <w:bookmarkStart w:id="16" w:name="_Toc120611114"/>
      <w:bookmarkStart w:id="17" w:name="_Toc120611523"/>
      <w:bookmarkStart w:id="18" w:name="_Toc120611941"/>
      <w:bookmarkStart w:id="19" w:name="_Toc120612361"/>
      <w:bookmarkStart w:id="20" w:name="_Toc120612788"/>
      <w:bookmarkStart w:id="21" w:name="_Toc120613217"/>
      <w:bookmarkStart w:id="22" w:name="_Toc120613647"/>
      <w:bookmarkStart w:id="23" w:name="_Toc120614077"/>
      <w:bookmarkStart w:id="24" w:name="_Toc120614520"/>
      <w:bookmarkStart w:id="25" w:name="_Toc120614979"/>
      <w:bookmarkStart w:id="26" w:name="_Toc120622156"/>
      <w:bookmarkStart w:id="27" w:name="_Toc120622662"/>
      <w:bookmarkStart w:id="28" w:name="_Toc120623281"/>
      <w:bookmarkStart w:id="29" w:name="_Toc120623806"/>
      <w:bookmarkStart w:id="30" w:name="_Toc120624343"/>
      <w:bookmarkStart w:id="31" w:name="_Toc120624880"/>
      <w:bookmarkStart w:id="32" w:name="_Toc120625417"/>
      <w:bookmarkStart w:id="33" w:name="_Toc120625954"/>
      <w:bookmarkStart w:id="34" w:name="_Toc120626501"/>
      <w:bookmarkStart w:id="35" w:name="_Toc120627057"/>
      <w:bookmarkStart w:id="36" w:name="_Toc120627622"/>
      <w:bookmarkStart w:id="37" w:name="_Toc120628198"/>
      <w:bookmarkStart w:id="38" w:name="_Toc120628783"/>
      <w:bookmarkStart w:id="39" w:name="_Toc120629371"/>
      <w:bookmarkStart w:id="40" w:name="_Toc120630872"/>
      <w:bookmarkStart w:id="41" w:name="_Toc120631523"/>
      <w:bookmarkStart w:id="42" w:name="_Toc120632173"/>
      <w:bookmarkStart w:id="43" w:name="_Toc120632823"/>
      <w:bookmarkStart w:id="44" w:name="_Toc120633473"/>
      <w:bookmarkStart w:id="45" w:name="_Toc120634124"/>
      <w:bookmarkStart w:id="46" w:name="_Toc120634775"/>
      <w:bookmarkStart w:id="47" w:name="_Toc121753899"/>
      <w:bookmarkStart w:id="48" w:name="_Toc121754569"/>
      <w:bookmarkStart w:id="49" w:name="_Toc129108521"/>
      <w:bookmarkStart w:id="50" w:name="_Toc129109182"/>
      <w:bookmarkStart w:id="51" w:name="_Toc129109844"/>
      <w:bookmarkStart w:id="52" w:name="_Toc130388964"/>
      <w:bookmarkStart w:id="53" w:name="_Toc130390037"/>
      <w:bookmarkStart w:id="54" w:name="_Toc130390725"/>
      <w:bookmarkStart w:id="55" w:name="_Toc131624489"/>
      <w:bookmarkStart w:id="56" w:name="_Toc137475922"/>
      <w:bookmarkStart w:id="57" w:name="_Toc138872577"/>
      <w:bookmarkStart w:id="58" w:name="_Toc138874163"/>
      <w:bookmarkStart w:id="59" w:name="_Toc145524761"/>
      <w:bookmarkStart w:id="60" w:name="_Toc153559886"/>
      <w:r w:rsidRPr="00F1441A">
        <w:rPr>
          <w:color w:val="FF0000"/>
        </w:rPr>
        <w:lastRenderedPageBreak/>
        <w:t xml:space="preserve">-------- </w:t>
      </w:r>
      <w:proofErr w:type="gramStart"/>
      <w:r w:rsidRPr="00F1441A">
        <w:rPr>
          <w:color w:val="FF0000"/>
        </w:rPr>
        <w:t>start</w:t>
      </w:r>
      <w:proofErr w:type="gramEnd"/>
      <w:r w:rsidRPr="00F1441A">
        <w:rPr>
          <w:color w:val="FF0000"/>
        </w:rPr>
        <w:t xml:space="preserve"> of change ---------</w:t>
      </w:r>
    </w:p>
    <w:p w14:paraId="3D8D8527" w14:textId="388CC3A0" w:rsidR="00A1489C" w:rsidRDefault="00A1489C" w:rsidP="00A1489C"/>
    <w:p w14:paraId="5BD15FD9" w14:textId="77777777" w:rsidR="00A634F1" w:rsidRPr="00A634F1" w:rsidRDefault="00A634F1" w:rsidP="00A634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61" w:name="_Toc120544899"/>
      <w:bookmarkStart w:id="62" w:name="_Toc120545254"/>
      <w:bookmarkStart w:id="63" w:name="_Toc120545870"/>
      <w:bookmarkStart w:id="64" w:name="_Toc120606774"/>
      <w:bookmarkStart w:id="65" w:name="_Toc120607128"/>
      <w:bookmarkStart w:id="66" w:name="_Toc120607485"/>
      <w:bookmarkStart w:id="67" w:name="_Toc120607848"/>
      <w:bookmarkStart w:id="68" w:name="_Toc120608213"/>
      <w:bookmarkStart w:id="69" w:name="_Toc120608593"/>
      <w:bookmarkStart w:id="70" w:name="_Toc120608973"/>
      <w:bookmarkStart w:id="71" w:name="_Toc120609364"/>
      <w:bookmarkStart w:id="72" w:name="_Toc120609755"/>
      <w:bookmarkStart w:id="73" w:name="_Toc120610156"/>
      <w:bookmarkStart w:id="74" w:name="_Toc120610909"/>
      <w:bookmarkStart w:id="75" w:name="_Toc120611318"/>
      <w:bookmarkStart w:id="76" w:name="_Toc120611736"/>
      <w:bookmarkStart w:id="77" w:name="_Toc120612156"/>
      <w:bookmarkStart w:id="78" w:name="_Toc120612583"/>
      <w:bookmarkStart w:id="79" w:name="_Toc120613012"/>
      <w:bookmarkStart w:id="80" w:name="_Toc120613442"/>
      <w:bookmarkStart w:id="81" w:name="_Toc120613872"/>
      <w:bookmarkStart w:id="82" w:name="_Toc120614315"/>
      <w:bookmarkStart w:id="83" w:name="_Toc120614774"/>
      <w:bookmarkStart w:id="84" w:name="_Toc120615249"/>
      <w:bookmarkStart w:id="85" w:name="_Toc120622457"/>
      <w:bookmarkStart w:id="86" w:name="_Toc120622963"/>
      <w:bookmarkStart w:id="87" w:name="_Toc120623582"/>
      <w:bookmarkStart w:id="88" w:name="_Toc120624107"/>
      <w:bookmarkStart w:id="89" w:name="_Toc120624644"/>
      <w:bookmarkStart w:id="90" w:name="_Toc120625181"/>
      <w:bookmarkStart w:id="91" w:name="_Toc120625718"/>
      <w:bookmarkStart w:id="92" w:name="_Toc120626255"/>
      <w:bookmarkStart w:id="93" w:name="_Toc120626802"/>
      <w:bookmarkStart w:id="94" w:name="_Toc120627358"/>
      <w:bookmarkStart w:id="95" w:name="_Toc120627923"/>
      <w:bookmarkStart w:id="96" w:name="_Toc120628499"/>
      <w:bookmarkStart w:id="97" w:name="_Toc120629084"/>
      <w:bookmarkStart w:id="98" w:name="_Toc120629672"/>
      <w:bookmarkStart w:id="99" w:name="_Toc120631173"/>
      <w:bookmarkStart w:id="100" w:name="_Toc120631824"/>
      <w:bookmarkStart w:id="101" w:name="_Toc120632474"/>
      <w:bookmarkStart w:id="102" w:name="_Toc120633124"/>
      <w:bookmarkStart w:id="103" w:name="_Toc120633774"/>
      <w:bookmarkStart w:id="104" w:name="_Toc120634425"/>
      <w:bookmarkStart w:id="105" w:name="_Toc120635076"/>
      <w:bookmarkStart w:id="106" w:name="_Toc121754200"/>
      <w:bookmarkStart w:id="107" w:name="_Toc121754870"/>
      <w:bookmarkStart w:id="108" w:name="_Toc129108819"/>
      <w:bookmarkStart w:id="109" w:name="_Toc129109484"/>
      <w:bookmarkStart w:id="110" w:name="_Toc129110157"/>
      <w:bookmarkStart w:id="111" w:name="_Toc130389277"/>
      <w:bookmarkStart w:id="112" w:name="_Toc130390350"/>
      <w:bookmarkStart w:id="113" w:name="_Toc130391038"/>
      <w:bookmarkStart w:id="114" w:name="_Toc131624802"/>
      <w:bookmarkStart w:id="115" w:name="_Toc137476235"/>
      <w:bookmarkStart w:id="116" w:name="_Toc138872890"/>
      <w:bookmarkStart w:id="117" w:name="_Toc138874476"/>
      <w:bookmarkStart w:id="118" w:name="_Toc145525075"/>
      <w:bookmarkStart w:id="119" w:name="_Toc153560200"/>
      <w:bookmarkStart w:id="120" w:name="_Toc161647500"/>
      <w:r w:rsidRPr="00A634F1">
        <w:rPr>
          <w:rFonts w:ascii="Arial" w:hAnsi="Arial" w:hint="eastAsia"/>
          <w:sz w:val="32"/>
          <w:lang w:eastAsia="zh-CN"/>
        </w:rPr>
        <w:t>9.2</w:t>
      </w:r>
      <w:r w:rsidRPr="00A634F1">
        <w:rPr>
          <w:rFonts w:ascii="Arial" w:hAnsi="Arial" w:hint="eastAsia"/>
          <w:sz w:val="32"/>
          <w:lang w:eastAsia="zh-CN"/>
        </w:rPr>
        <w:tab/>
        <w:t>Radiated transmit power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A56E02D" w14:textId="77777777" w:rsidR="00A634F1" w:rsidRPr="00A634F1" w:rsidRDefault="00A634F1" w:rsidP="00A634F1">
      <w:pPr>
        <w:keepNext/>
        <w:keepLines/>
        <w:tabs>
          <w:tab w:val="left" w:pos="8080"/>
        </w:tabs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cs="Arial"/>
          <w:b/>
          <w:sz w:val="28"/>
          <w:lang w:eastAsia="sv-SE"/>
        </w:rPr>
      </w:pPr>
      <w:bookmarkStart w:id="121" w:name="_Toc120544900"/>
      <w:bookmarkStart w:id="122" w:name="_Toc120545255"/>
      <w:bookmarkStart w:id="123" w:name="_Toc120545871"/>
      <w:bookmarkStart w:id="124" w:name="_Toc120606775"/>
      <w:bookmarkStart w:id="125" w:name="_Toc120607129"/>
      <w:bookmarkStart w:id="126" w:name="_Toc120607486"/>
      <w:bookmarkStart w:id="127" w:name="_Toc120607849"/>
      <w:bookmarkStart w:id="128" w:name="_Toc120608214"/>
      <w:bookmarkStart w:id="129" w:name="_Toc120608594"/>
      <w:bookmarkStart w:id="130" w:name="_Toc120608974"/>
      <w:bookmarkStart w:id="131" w:name="_Toc120609365"/>
      <w:bookmarkStart w:id="132" w:name="_Toc120609756"/>
      <w:bookmarkStart w:id="133" w:name="_Toc120610157"/>
      <w:bookmarkStart w:id="134" w:name="_Toc120610910"/>
      <w:bookmarkStart w:id="135" w:name="_Toc120611319"/>
      <w:bookmarkStart w:id="136" w:name="_Toc120611737"/>
      <w:bookmarkStart w:id="137" w:name="_Toc120612157"/>
      <w:bookmarkStart w:id="138" w:name="_Toc120612584"/>
      <w:bookmarkStart w:id="139" w:name="_Toc120613013"/>
      <w:bookmarkStart w:id="140" w:name="_Toc120613443"/>
      <w:bookmarkStart w:id="141" w:name="_Toc120613873"/>
      <w:bookmarkStart w:id="142" w:name="_Toc120614316"/>
      <w:bookmarkStart w:id="143" w:name="_Toc120614775"/>
      <w:bookmarkStart w:id="144" w:name="_Toc120615250"/>
      <w:bookmarkStart w:id="145" w:name="_Toc120622458"/>
      <w:bookmarkStart w:id="146" w:name="_Toc120622964"/>
      <w:bookmarkStart w:id="147" w:name="_Toc120623583"/>
      <w:bookmarkStart w:id="148" w:name="_Toc120624108"/>
      <w:bookmarkStart w:id="149" w:name="_Toc120624645"/>
      <w:bookmarkStart w:id="150" w:name="_Toc120625182"/>
      <w:bookmarkStart w:id="151" w:name="_Toc120625719"/>
      <w:bookmarkStart w:id="152" w:name="_Toc120626256"/>
      <w:bookmarkStart w:id="153" w:name="_Toc120626803"/>
      <w:bookmarkStart w:id="154" w:name="_Toc120627359"/>
      <w:bookmarkStart w:id="155" w:name="_Toc120627924"/>
      <w:bookmarkStart w:id="156" w:name="_Toc120628500"/>
      <w:bookmarkStart w:id="157" w:name="_Toc120629085"/>
      <w:bookmarkStart w:id="158" w:name="_Toc120629673"/>
      <w:bookmarkStart w:id="159" w:name="_Toc120631174"/>
      <w:bookmarkStart w:id="160" w:name="_Toc120631825"/>
      <w:bookmarkStart w:id="161" w:name="_Toc120632475"/>
      <w:bookmarkStart w:id="162" w:name="_Toc120633125"/>
      <w:bookmarkStart w:id="163" w:name="_Toc120633775"/>
      <w:bookmarkStart w:id="164" w:name="_Toc120634426"/>
      <w:bookmarkStart w:id="165" w:name="_Toc120635077"/>
      <w:bookmarkStart w:id="166" w:name="_Toc121754201"/>
      <w:bookmarkStart w:id="167" w:name="_Toc121754871"/>
      <w:bookmarkStart w:id="168" w:name="_Toc129108820"/>
      <w:bookmarkStart w:id="169" w:name="_Toc129109485"/>
      <w:bookmarkStart w:id="170" w:name="_Toc129110158"/>
      <w:bookmarkStart w:id="171" w:name="_Toc130389278"/>
      <w:bookmarkStart w:id="172" w:name="_Toc130390351"/>
      <w:bookmarkStart w:id="173" w:name="_Toc130391039"/>
      <w:bookmarkStart w:id="174" w:name="_Toc131624803"/>
      <w:bookmarkStart w:id="175" w:name="_Toc137476236"/>
      <w:bookmarkStart w:id="176" w:name="_Toc138872891"/>
      <w:bookmarkStart w:id="177" w:name="_Toc138874477"/>
      <w:bookmarkStart w:id="178" w:name="_Toc145525076"/>
      <w:bookmarkStart w:id="179" w:name="_Toc153560201"/>
      <w:bookmarkStart w:id="180" w:name="_Toc161647501"/>
      <w:r w:rsidRPr="00A634F1">
        <w:rPr>
          <w:rFonts w:ascii="Arial" w:hAnsi="Arial" w:cs="Arial"/>
          <w:sz w:val="28"/>
          <w:lang w:eastAsia="sv-SE"/>
        </w:rPr>
        <w:t>9.2.1</w:t>
      </w:r>
      <w:r w:rsidRPr="00A634F1">
        <w:rPr>
          <w:rFonts w:ascii="Arial" w:hAnsi="Arial" w:cs="Arial"/>
          <w:sz w:val="28"/>
          <w:lang w:eastAsia="sv-SE"/>
        </w:rPr>
        <w:tab/>
        <w:t>Definition and applicability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41E2D7BE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634F1">
        <w:rPr>
          <w:lang w:eastAsia="zh-CN"/>
        </w:rPr>
        <w:t xml:space="preserve">Radiated transmit power is defined as the EIRP level for a declared beam at a specific </w:t>
      </w:r>
      <w:r w:rsidRPr="00A634F1">
        <w:rPr>
          <w:i/>
          <w:lang w:eastAsia="zh-CN"/>
        </w:rPr>
        <w:t>beam peak direction</w:t>
      </w:r>
      <w:r w:rsidRPr="00A634F1">
        <w:rPr>
          <w:lang w:eastAsia="zh-CN"/>
        </w:rPr>
        <w:t>.</w:t>
      </w:r>
    </w:p>
    <w:p w14:paraId="367B731C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634F1">
        <w:rPr>
          <w:lang w:eastAsia="en-GB"/>
        </w:rPr>
        <w:t>For each declared beam, the requirement is based on declarations given in clause 4.6 for a beam identifier (D.3),</w:t>
      </w:r>
      <w:r w:rsidRPr="00A634F1">
        <w:rPr>
          <w:i/>
          <w:lang w:eastAsia="en-GB"/>
        </w:rPr>
        <w:t xml:space="preserve"> reference beam direction pair</w:t>
      </w:r>
      <w:r w:rsidRPr="00A634F1">
        <w:rPr>
          <w:lang w:eastAsia="en-GB"/>
        </w:rPr>
        <w:t xml:space="preserve"> (D.8), </w:t>
      </w:r>
      <w:r w:rsidRPr="00A634F1">
        <w:rPr>
          <w:i/>
          <w:lang w:eastAsia="en-GB"/>
        </w:rPr>
        <w:t xml:space="preserve">rated beam EIRP </w:t>
      </w:r>
      <w:r w:rsidRPr="00A634F1">
        <w:rPr>
          <w:lang w:eastAsia="en-GB"/>
        </w:rPr>
        <w:t xml:space="preserve">(D.11) at the beam's reference direction pair, </w:t>
      </w:r>
      <w:r w:rsidRPr="00A634F1">
        <w:rPr>
          <w:i/>
          <w:lang w:eastAsia="zh-CN"/>
        </w:rPr>
        <w:t>OTA peak directions set</w:t>
      </w:r>
      <w:r w:rsidRPr="00A634F1">
        <w:rPr>
          <w:lang w:eastAsia="en-GB"/>
        </w:rPr>
        <w:t xml:space="preserve"> (D.9), the</w:t>
      </w:r>
      <w:r w:rsidRPr="00A634F1">
        <w:rPr>
          <w:i/>
          <w:lang w:eastAsia="en-GB"/>
        </w:rPr>
        <w:t xml:space="preserve"> beam direction pairs</w:t>
      </w:r>
      <w:r w:rsidRPr="00A634F1">
        <w:rPr>
          <w:lang w:eastAsia="en-GB"/>
        </w:rPr>
        <w:t xml:space="preserve"> at the maximum steering directions (D.10) and their associated</w:t>
      </w:r>
      <w:r w:rsidRPr="00A634F1">
        <w:rPr>
          <w:i/>
          <w:lang w:eastAsia="en-GB"/>
        </w:rPr>
        <w:t xml:space="preserve"> rated beam EIRP</w:t>
      </w:r>
      <w:r w:rsidRPr="00A634F1">
        <w:rPr>
          <w:lang w:eastAsia="en-GB"/>
        </w:rPr>
        <w:t xml:space="preserve"> and </w:t>
      </w:r>
      <w:r w:rsidRPr="00A634F1">
        <w:rPr>
          <w:i/>
          <w:lang w:eastAsia="en-GB"/>
        </w:rPr>
        <w:t xml:space="preserve">beam width(s) </w:t>
      </w:r>
      <w:r w:rsidRPr="00A634F1">
        <w:rPr>
          <w:lang w:eastAsia="en-GB"/>
        </w:rPr>
        <w:t xml:space="preserve">for reference </w:t>
      </w:r>
      <w:r w:rsidRPr="00A634F1">
        <w:rPr>
          <w:i/>
          <w:lang w:eastAsia="en-GB"/>
        </w:rPr>
        <w:t>beam direction pair</w:t>
      </w:r>
      <w:r w:rsidRPr="00A634F1">
        <w:rPr>
          <w:lang w:eastAsia="en-GB"/>
        </w:rPr>
        <w:t xml:space="preserve"> and maximum steering directions</w:t>
      </w:r>
      <w:r w:rsidRPr="00A634F1">
        <w:rPr>
          <w:i/>
          <w:lang w:eastAsia="en-GB"/>
        </w:rPr>
        <w:t xml:space="preserve"> </w:t>
      </w:r>
      <w:r w:rsidRPr="00A634F1">
        <w:rPr>
          <w:lang w:eastAsia="en-GB"/>
        </w:rPr>
        <w:t>(D.12).</w:t>
      </w:r>
    </w:p>
    <w:p w14:paraId="38FBBFE8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634F1">
        <w:rPr>
          <w:lang w:eastAsia="en-GB"/>
        </w:rPr>
        <w:t xml:space="preserve">For a declared beam identifier and </w:t>
      </w:r>
      <w:r w:rsidRPr="00A634F1">
        <w:rPr>
          <w:i/>
          <w:lang w:eastAsia="en-GB"/>
        </w:rPr>
        <w:t>beam direction pair</w:t>
      </w:r>
      <w:r w:rsidRPr="00A634F1">
        <w:rPr>
          <w:lang w:eastAsia="en-GB"/>
        </w:rPr>
        <w:t>, the</w:t>
      </w:r>
      <w:r w:rsidRPr="00A634F1">
        <w:rPr>
          <w:i/>
          <w:lang w:eastAsia="en-GB"/>
        </w:rPr>
        <w:t xml:space="preserve"> rated beam EIRP</w:t>
      </w:r>
      <w:r w:rsidRPr="00A634F1">
        <w:rPr>
          <w:lang w:eastAsia="en-GB"/>
        </w:rPr>
        <w:t xml:space="preserve"> level is the maximum power that the SAN is declared to radiate at the associated </w:t>
      </w:r>
      <w:r w:rsidRPr="00A634F1">
        <w:rPr>
          <w:i/>
          <w:lang w:eastAsia="en-GB"/>
        </w:rPr>
        <w:t>beam peak direction.</w:t>
      </w:r>
    </w:p>
    <w:p w14:paraId="2CFDECBE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634F1">
        <w:rPr>
          <w:lang w:eastAsia="en-GB"/>
        </w:rPr>
        <w:t xml:space="preserve">For each </w:t>
      </w:r>
      <w:r w:rsidRPr="00A634F1">
        <w:rPr>
          <w:i/>
          <w:lang w:eastAsia="en-GB"/>
        </w:rPr>
        <w:t xml:space="preserve">beam peak direction </w:t>
      </w:r>
      <w:r w:rsidRPr="00A634F1">
        <w:rPr>
          <w:lang w:eastAsia="en-GB"/>
        </w:rPr>
        <w:t xml:space="preserve">associated with a </w:t>
      </w:r>
      <w:r w:rsidRPr="00A634F1">
        <w:rPr>
          <w:i/>
          <w:lang w:eastAsia="en-GB"/>
        </w:rPr>
        <w:t>beam direction pair</w:t>
      </w:r>
      <w:r w:rsidRPr="00A634F1">
        <w:rPr>
          <w:lang w:eastAsia="en-GB"/>
        </w:rPr>
        <w:t xml:space="preserve"> within the </w:t>
      </w:r>
      <w:r w:rsidRPr="00A634F1">
        <w:rPr>
          <w:i/>
          <w:lang w:eastAsia="zh-CN"/>
        </w:rPr>
        <w:t>OTA peak directions set</w:t>
      </w:r>
      <w:r w:rsidRPr="00A634F1">
        <w:rPr>
          <w:lang w:eastAsia="en-GB"/>
        </w:rPr>
        <w:t>, a specific</w:t>
      </w:r>
      <w:r w:rsidRPr="00A634F1">
        <w:rPr>
          <w:i/>
          <w:lang w:eastAsia="en-GB"/>
        </w:rPr>
        <w:t xml:space="preserve"> rated beam EIRP</w:t>
      </w:r>
      <w:r w:rsidRPr="00A634F1">
        <w:rPr>
          <w:lang w:eastAsia="en-GB"/>
        </w:rPr>
        <w:t xml:space="preserve"> level may be claimed. Any claimed value shall be met within the accuracy requirement as described below. </w:t>
      </w:r>
      <w:r w:rsidRPr="00A634F1">
        <w:rPr>
          <w:i/>
          <w:lang w:eastAsia="en-GB"/>
        </w:rPr>
        <w:t>Rated beam EIRP</w:t>
      </w:r>
      <w:r w:rsidRPr="00A634F1">
        <w:rPr>
          <w:lang w:eastAsia="en-GB"/>
        </w:rPr>
        <w:t xml:space="preserve"> is only required to be declared for the </w:t>
      </w:r>
      <w:r w:rsidRPr="00A634F1">
        <w:rPr>
          <w:i/>
          <w:lang w:eastAsia="en-GB"/>
        </w:rPr>
        <w:t>beam direction pairs</w:t>
      </w:r>
      <w:r w:rsidRPr="00A634F1">
        <w:rPr>
          <w:lang w:eastAsia="en-GB"/>
        </w:rPr>
        <w:t xml:space="preserve"> subject to conformance testing as detailed in clause 9.2.4.1.</w:t>
      </w:r>
    </w:p>
    <w:p w14:paraId="246FF71D" w14:textId="77777777" w:rsidR="00A634F1" w:rsidRPr="00A634F1" w:rsidRDefault="00A634F1" w:rsidP="00A634F1">
      <w:pPr>
        <w:keepLines/>
        <w:tabs>
          <w:tab w:val="left" w:pos="8080"/>
        </w:tabs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A634F1">
        <w:rPr>
          <w:lang w:eastAsia="zh-CN"/>
        </w:rPr>
        <w:t>NOTE 1:</w:t>
      </w:r>
      <w:r w:rsidRPr="00A634F1">
        <w:rPr>
          <w:lang w:eastAsia="zh-CN"/>
        </w:rPr>
        <w:tab/>
      </w:r>
      <w:r w:rsidRPr="00A634F1">
        <w:rPr>
          <w:lang w:eastAsia="en-GB"/>
        </w:rPr>
        <w:t xml:space="preserve">The </w:t>
      </w:r>
      <w:r w:rsidRPr="00A634F1">
        <w:rPr>
          <w:i/>
          <w:iCs/>
          <w:lang w:eastAsia="en-GB"/>
        </w:rPr>
        <w:t>OTA peak directions set</w:t>
      </w:r>
      <w:r w:rsidRPr="00A634F1">
        <w:rPr>
          <w:lang w:eastAsia="en-GB"/>
        </w:rPr>
        <w:t xml:space="preserve"> for a beam is the complete continuous or discrete set of all </w:t>
      </w:r>
      <w:r w:rsidRPr="00A634F1">
        <w:rPr>
          <w:i/>
          <w:iCs/>
          <w:lang w:eastAsia="en-GB"/>
        </w:rPr>
        <w:t>beam direction</w:t>
      </w:r>
      <w:r w:rsidRPr="00A634F1">
        <w:rPr>
          <w:lang w:eastAsia="en-GB"/>
        </w:rPr>
        <w:t xml:space="preserve"> for which the EIRP requirement is achieved for the beam.</w:t>
      </w:r>
    </w:p>
    <w:p w14:paraId="7667CEF3" w14:textId="77777777" w:rsidR="00A634F1" w:rsidRPr="00A634F1" w:rsidRDefault="00A634F1" w:rsidP="00A634F1">
      <w:pPr>
        <w:keepLines/>
        <w:tabs>
          <w:tab w:val="left" w:pos="8080"/>
        </w:tabs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A634F1">
        <w:rPr>
          <w:lang w:eastAsia="zh-CN"/>
        </w:rPr>
        <w:t>NOTE 2:</w:t>
      </w:r>
      <w:r w:rsidRPr="00A634F1">
        <w:rPr>
          <w:lang w:eastAsia="zh-CN"/>
        </w:rPr>
        <w:tab/>
      </w:r>
      <w:r w:rsidRPr="00A634F1">
        <w:rPr>
          <w:lang w:eastAsia="en-GB"/>
        </w:rPr>
        <w:t>A beam direction pair consists of a beam centre direction and an associated beam peak direction.</w:t>
      </w:r>
    </w:p>
    <w:p w14:paraId="077B420F" w14:textId="3CDDCBC1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634F1">
        <w:rPr>
          <w:lang w:eastAsia="en-GB"/>
        </w:rPr>
        <w:t>Radiated transmit power is directional requirement applicable to SAN type 1-H</w:t>
      </w:r>
      <w:ins w:id="181" w:author="Dorin PANAITOPOL" w:date="2024-05-07T11:05:00Z">
        <w:r w:rsidR="00B01C6B">
          <w:rPr>
            <w:lang w:eastAsia="en-GB"/>
          </w:rPr>
          <w:t xml:space="preserve">, </w:t>
        </w:r>
      </w:ins>
      <w:del w:id="182" w:author="Dorin PANAITOPOL" w:date="2024-05-07T11:05:00Z">
        <w:r w:rsidRPr="00A634F1" w:rsidDel="00B01C6B">
          <w:rPr>
            <w:lang w:eastAsia="en-GB"/>
          </w:rPr>
          <w:delText xml:space="preserve"> and </w:delText>
        </w:r>
      </w:del>
      <w:r w:rsidRPr="00A634F1">
        <w:rPr>
          <w:lang w:eastAsia="en-GB"/>
        </w:rPr>
        <w:t>SAN type 1-O</w:t>
      </w:r>
      <w:ins w:id="183" w:author="Dorin PANAITOPOL" w:date="2024-05-07T11:05:00Z">
        <w:r w:rsidR="00B01C6B">
          <w:rPr>
            <w:lang w:eastAsia="en-GB"/>
          </w:rPr>
          <w:t xml:space="preserve"> and </w:t>
        </w:r>
      </w:ins>
      <w:ins w:id="184" w:author="Dorin PANAITOPOL" w:date="2024-05-07T11:06:00Z">
        <w:r w:rsidR="00B01C6B">
          <w:rPr>
            <w:lang w:eastAsia="en-GB"/>
          </w:rPr>
          <w:t>SAN type 2</w:t>
        </w:r>
        <w:r w:rsidR="00B01C6B" w:rsidRPr="00A634F1">
          <w:rPr>
            <w:lang w:eastAsia="en-GB"/>
          </w:rPr>
          <w:t>-O</w:t>
        </w:r>
      </w:ins>
      <w:r w:rsidRPr="00A634F1">
        <w:rPr>
          <w:lang w:eastAsia="zh-CN"/>
        </w:rPr>
        <w:t>.</w:t>
      </w:r>
    </w:p>
    <w:p w14:paraId="1EA1DDA4" w14:textId="77777777" w:rsidR="00A634F1" w:rsidRPr="00A634F1" w:rsidRDefault="00A634F1" w:rsidP="00A634F1">
      <w:pPr>
        <w:keepNext/>
        <w:keepLines/>
        <w:tabs>
          <w:tab w:val="left" w:pos="8080"/>
        </w:tabs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cs="Arial"/>
          <w:b/>
          <w:sz w:val="28"/>
          <w:lang w:eastAsia="sv-SE"/>
        </w:rPr>
      </w:pPr>
      <w:bookmarkStart w:id="185" w:name="_Toc120544901"/>
      <w:bookmarkStart w:id="186" w:name="_Toc120545256"/>
      <w:bookmarkStart w:id="187" w:name="_Toc120545872"/>
      <w:bookmarkStart w:id="188" w:name="_Toc120606776"/>
      <w:bookmarkStart w:id="189" w:name="_Toc120607130"/>
      <w:bookmarkStart w:id="190" w:name="_Toc120607487"/>
      <w:bookmarkStart w:id="191" w:name="_Toc120607850"/>
      <w:bookmarkStart w:id="192" w:name="_Toc120608215"/>
      <w:bookmarkStart w:id="193" w:name="_Toc120608595"/>
      <w:bookmarkStart w:id="194" w:name="_Toc120608975"/>
      <w:bookmarkStart w:id="195" w:name="_Toc120609366"/>
      <w:bookmarkStart w:id="196" w:name="_Toc120609757"/>
      <w:bookmarkStart w:id="197" w:name="_Toc120610158"/>
      <w:bookmarkStart w:id="198" w:name="_Toc120610911"/>
      <w:bookmarkStart w:id="199" w:name="_Toc120611320"/>
      <w:bookmarkStart w:id="200" w:name="_Toc120611738"/>
      <w:bookmarkStart w:id="201" w:name="_Toc120612158"/>
      <w:bookmarkStart w:id="202" w:name="_Toc120612585"/>
      <w:bookmarkStart w:id="203" w:name="_Toc120613014"/>
      <w:bookmarkStart w:id="204" w:name="_Toc120613444"/>
      <w:bookmarkStart w:id="205" w:name="_Toc120613874"/>
      <w:bookmarkStart w:id="206" w:name="_Toc120614317"/>
      <w:bookmarkStart w:id="207" w:name="_Toc120614776"/>
      <w:bookmarkStart w:id="208" w:name="_Toc120615251"/>
      <w:bookmarkStart w:id="209" w:name="_Toc120622459"/>
      <w:bookmarkStart w:id="210" w:name="_Toc120622965"/>
      <w:bookmarkStart w:id="211" w:name="_Toc120623584"/>
      <w:bookmarkStart w:id="212" w:name="_Toc120624109"/>
      <w:bookmarkStart w:id="213" w:name="_Toc120624646"/>
      <w:bookmarkStart w:id="214" w:name="_Toc120625183"/>
      <w:bookmarkStart w:id="215" w:name="_Toc120625720"/>
      <w:bookmarkStart w:id="216" w:name="_Toc120626257"/>
      <w:bookmarkStart w:id="217" w:name="_Toc120626804"/>
      <w:bookmarkStart w:id="218" w:name="_Toc120627360"/>
      <w:bookmarkStart w:id="219" w:name="_Toc120627925"/>
      <w:bookmarkStart w:id="220" w:name="_Toc120628501"/>
      <w:bookmarkStart w:id="221" w:name="_Toc120629086"/>
      <w:bookmarkStart w:id="222" w:name="_Toc120629674"/>
      <w:bookmarkStart w:id="223" w:name="_Toc120631175"/>
      <w:bookmarkStart w:id="224" w:name="_Toc120631826"/>
      <w:bookmarkStart w:id="225" w:name="_Toc120632476"/>
      <w:bookmarkStart w:id="226" w:name="_Toc120633126"/>
      <w:bookmarkStart w:id="227" w:name="_Toc120633776"/>
      <w:bookmarkStart w:id="228" w:name="_Toc120634427"/>
      <w:bookmarkStart w:id="229" w:name="_Toc120635078"/>
      <w:bookmarkStart w:id="230" w:name="_Toc121754202"/>
      <w:bookmarkStart w:id="231" w:name="_Toc121754872"/>
      <w:bookmarkStart w:id="232" w:name="_Toc129108821"/>
      <w:bookmarkStart w:id="233" w:name="_Toc129109486"/>
      <w:bookmarkStart w:id="234" w:name="_Toc129110159"/>
      <w:bookmarkStart w:id="235" w:name="_Toc130389279"/>
      <w:bookmarkStart w:id="236" w:name="_Toc130390352"/>
      <w:bookmarkStart w:id="237" w:name="_Toc130391040"/>
      <w:bookmarkStart w:id="238" w:name="_Toc131624804"/>
      <w:bookmarkStart w:id="239" w:name="_Toc137476237"/>
      <w:bookmarkStart w:id="240" w:name="_Toc138872892"/>
      <w:bookmarkStart w:id="241" w:name="_Toc138874478"/>
      <w:bookmarkStart w:id="242" w:name="_Toc145525077"/>
      <w:bookmarkStart w:id="243" w:name="_Toc153560202"/>
      <w:bookmarkStart w:id="244" w:name="_Toc161647502"/>
      <w:r w:rsidRPr="00A634F1">
        <w:rPr>
          <w:rFonts w:ascii="Arial" w:hAnsi="Arial" w:cs="Arial"/>
          <w:sz w:val="28"/>
          <w:lang w:eastAsia="sv-SE"/>
        </w:rPr>
        <w:t>9.2.2</w:t>
      </w:r>
      <w:r w:rsidRPr="00A634F1">
        <w:rPr>
          <w:rFonts w:ascii="Arial" w:hAnsi="Arial" w:cs="Arial"/>
          <w:sz w:val="28"/>
          <w:lang w:eastAsia="sv-SE"/>
        </w:rPr>
        <w:tab/>
        <w:t>Minimum requirement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42C0AC27" w14:textId="4A2155B1" w:rsid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textAlignment w:val="baseline"/>
        <w:rPr>
          <w:ins w:id="245" w:author="Dorin PANAITOPOL" w:date="2024-05-07T11:06:00Z"/>
          <w:lang w:eastAsia="en-GB"/>
        </w:rPr>
      </w:pPr>
      <w:r w:rsidRPr="00A634F1">
        <w:rPr>
          <w:lang w:eastAsia="en-GB"/>
        </w:rPr>
        <w:t xml:space="preserve">Radiated transmit power minimum requirement for </w:t>
      </w:r>
      <w:r w:rsidRPr="00A634F1">
        <w:rPr>
          <w:i/>
          <w:lang w:eastAsia="en-GB"/>
        </w:rPr>
        <w:t>SAN type 1-H</w:t>
      </w:r>
      <w:r w:rsidRPr="00A634F1">
        <w:rPr>
          <w:lang w:eastAsia="en-GB"/>
        </w:rPr>
        <w:t xml:space="preserve"> and </w:t>
      </w:r>
      <w:r w:rsidRPr="00A634F1">
        <w:rPr>
          <w:i/>
          <w:lang w:eastAsia="en-GB"/>
        </w:rPr>
        <w:t>SAN type 1-O</w:t>
      </w:r>
      <w:r w:rsidRPr="00A634F1">
        <w:rPr>
          <w:lang w:eastAsia="en-GB"/>
        </w:rPr>
        <w:t xml:space="preserve"> is defined in TS 38.108 [</w:t>
      </w:r>
      <w:r w:rsidRPr="00A634F1">
        <w:rPr>
          <w:rFonts w:eastAsia="DengXian" w:hint="eastAsia"/>
          <w:lang w:eastAsia="zh-CN"/>
        </w:rPr>
        <w:t>2</w:t>
      </w:r>
      <w:r w:rsidRPr="00A634F1">
        <w:rPr>
          <w:lang w:eastAsia="en-GB"/>
        </w:rPr>
        <w:t>], clause 9.2.2.</w:t>
      </w:r>
    </w:p>
    <w:p w14:paraId="7BE136B9" w14:textId="65628EED" w:rsidR="00B01C6B" w:rsidRPr="00A634F1" w:rsidRDefault="00B01C6B" w:rsidP="00A634F1">
      <w:pPr>
        <w:tabs>
          <w:tab w:val="left" w:pos="8080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46" w:author="Dorin PANAITOPOL" w:date="2024-05-07T11:06:00Z">
        <w:r w:rsidRPr="00A634F1">
          <w:rPr>
            <w:lang w:eastAsia="en-GB"/>
          </w:rPr>
          <w:t xml:space="preserve">Radiated transmit power minimum requirement for </w:t>
        </w:r>
        <w:r>
          <w:rPr>
            <w:i/>
            <w:lang w:eastAsia="en-GB"/>
          </w:rPr>
          <w:t>SAN type 2</w:t>
        </w:r>
        <w:r w:rsidRPr="00A634F1">
          <w:rPr>
            <w:i/>
            <w:lang w:eastAsia="en-GB"/>
          </w:rPr>
          <w:t>-O</w:t>
        </w:r>
        <w:r w:rsidRPr="00A634F1">
          <w:rPr>
            <w:lang w:eastAsia="en-GB"/>
          </w:rPr>
          <w:t xml:space="preserve"> is defined in TS 38.108 [</w:t>
        </w:r>
        <w:r w:rsidRPr="00A634F1">
          <w:rPr>
            <w:rFonts w:eastAsia="DengXian" w:hint="eastAsia"/>
            <w:lang w:eastAsia="zh-CN"/>
          </w:rPr>
          <w:t>2</w:t>
        </w:r>
        <w:r w:rsidRPr="00A634F1">
          <w:rPr>
            <w:lang w:eastAsia="en-GB"/>
          </w:rPr>
          <w:t>],</w:t>
        </w:r>
        <w:r>
          <w:rPr>
            <w:lang w:eastAsia="en-GB"/>
          </w:rPr>
          <w:t xml:space="preserve"> clause 9.2.3</w:t>
        </w:r>
        <w:r w:rsidRPr="00A634F1">
          <w:rPr>
            <w:lang w:eastAsia="en-GB"/>
          </w:rPr>
          <w:t>.</w:t>
        </w:r>
      </w:ins>
    </w:p>
    <w:p w14:paraId="74992A42" w14:textId="77777777" w:rsidR="00A634F1" w:rsidRPr="00A634F1" w:rsidRDefault="00A634F1" w:rsidP="00A634F1">
      <w:pPr>
        <w:keepNext/>
        <w:keepLines/>
        <w:tabs>
          <w:tab w:val="left" w:pos="8080"/>
        </w:tabs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cs="Arial"/>
          <w:b/>
          <w:sz w:val="28"/>
          <w:lang w:eastAsia="sv-SE"/>
        </w:rPr>
      </w:pPr>
      <w:bookmarkStart w:id="247" w:name="_Toc120544902"/>
      <w:bookmarkStart w:id="248" w:name="_Toc120545257"/>
      <w:bookmarkStart w:id="249" w:name="_Toc120545873"/>
      <w:bookmarkStart w:id="250" w:name="_Toc120606777"/>
      <w:bookmarkStart w:id="251" w:name="_Toc120607131"/>
      <w:bookmarkStart w:id="252" w:name="_Toc120607488"/>
      <w:bookmarkStart w:id="253" w:name="_Toc120607851"/>
      <w:bookmarkStart w:id="254" w:name="_Toc120608216"/>
      <w:bookmarkStart w:id="255" w:name="_Toc120608596"/>
      <w:bookmarkStart w:id="256" w:name="_Toc120608976"/>
      <w:bookmarkStart w:id="257" w:name="_Toc120609367"/>
      <w:bookmarkStart w:id="258" w:name="_Toc120609758"/>
      <w:bookmarkStart w:id="259" w:name="_Toc120610159"/>
      <w:bookmarkStart w:id="260" w:name="_Toc120610912"/>
      <w:bookmarkStart w:id="261" w:name="_Toc120611321"/>
      <w:bookmarkStart w:id="262" w:name="_Toc120611739"/>
      <w:bookmarkStart w:id="263" w:name="_Toc120612159"/>
      <w:bookmarkStart w:id="264" w:name="_Toc120612586"/>
      <w:bookmarkStart w:id="265" w:name="_Toc120613015"/>
      <w:bookmarkStart w:id="266" w:name="_Toc120613445"/>
      <w:bookmarkStart w:id="267" w:name="_Toc120613875"/>
      <w:bookmarkStart w:id="268" w:name="_Toc120614318"/>
      <w:bookmarkStart w:id="269" w:name="_Toc120614777"/>
      <w:bookmarkStart w:id="270" w:name="_Toc120615252"/>
      <w:bookmarkStart w:id="271" w:name="_Toc120622460"/>
      <w:bookmarkStart w:id="272" w:name="_Toc120622966"/>
      <w:bookmarkStart w:id="273" w:name="_Toc120623585"/>
      <w:bookmarkStart w:id="274" w:name="_Toc120624110"/>
      <w:bookmarkStart w:id="275" w:name="_Toc120624647"/>
      <w:bookmarkStart w:id="276" w:name="_Toc120625184"/>
      <w:bookmarkStart w:id="277" w:name="_Toc120625721"/>
      <w:bookmarkStart w:id="278" w:name="_Toc120626258"/>
      <w:bookmarkStart w:id="279" w:name="_Toc120626805"/>
      <w:bookmarkStart w:id="280" w:name="_Toc120627361"/>
      <w:bookmarkStart w:id="281" w:name="_Toc120627926"/>
      <w:bookmarkStart w:id="282" w:name="_Toc120628502"/>
      <w:bookmarkStart w:id="283" w:name="_Toc120629087"/>
      <w:bookmarkStart w:id="284" w:name="_Toc120629675"/>
      <w:bookmarkStart w:id="285" w:name="_Toc120631176"/>
      <w:bookmarkStart w:id="286" w:name="_Toc120631827"/>
      <w:bookmarkStart w:id="287" w:name="_Toc120632477"/>
      <w:bookmarkStart w:id="288" w:name="_Toc120633127"/>
      <w:bookmarkStart w:id="289" w:name="_Toc120633777"/>
      <w:bookmarkStart w:id="290" w:name="_Toc120634428"/>
      <w:bookmarkStart w:id="291" w:name="_Toc120635079"/>
      <w:bookmarkStart w:id="292" w:name="_Toc121754203"/>
      <w:bookmarkStart w:id="293" w:name="_Toc121754873"/>
      <w:bookmarkStart w:id="294" w:name="_Toc129108822"/>
      <w:bookmarkStart w:id="295" w:name="_Toc129109487"/>
      <w:bookmarkStart w:id="296" w:name="_Toc129110160"/>
      <w:bookmarkStart w:id="297" w:name="_Toc130389280"/>
      <w:bookmarkStart w:id="298" w:name="_Toc130390353"/>
      <w:bookmarkStart w:id="299" w:name="_Toc130391041"/>
      <w:bookmarkStart w:id="300" w:name="_Toc131624805"/>
      <w:bookmarkStart w:id="301" w:name="_Toc137476238"/>
      <w:bookmarkStart w:id="302" w:name="_Toc138872893"/>
      <w:bookmarkStart w:id="303" w:name="_Toc138874479"/>
      <w:bookmarkStart w:id="304" w:name="_Toc145525078"/>
      <w:bookmarkStart w:id="305" w:name="_Toc153560203"/>
      <w:bookmarkStart w:id="306" w:name="_Toc161647503"/>
      <w:r w:rsidRPr="00A634F1">
        <w:rPr>
          <w:rFonts w:ascii="Arial" w:hAnsi="Arial" w:cs="Arial"/>
          <w:sz w:val="28"/>
          <w:lang w:eastAsia="sv-SE"/>
        </w:rPr>
        <w:t>9.2.3</w:t>
      </w:r>
      <w:r w:rsidRPr="00A634F1">
        <w:rPr>
          <w:rFonts w:ascii="Arial" w:hAnsi="Arial" w:cs="Arial"/>
          <w:sz w:val="28"/>
          <w:lang w:eastAsia="sv-SE"/>
        </w:rPr>
        <w:tab/>
        <w:t>Test purpose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32F71ADE" w14:textId="3354966C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634F1">
        <w:rPr>
          <w:lang w:eastAsia="zh-CN"/>
        </w:rPr>
        <w:t xml:space="preserve">The test purpose is to verify the ability to accurately generate and direct radiated power per beam, </w:t>
      </w:r>
      <w:r w:rsidRPr="00A634F1">
        <w:rPr>
          <w:lang w:eastAsia="en-GB"/>
        </w:rPr>
        <w:t>across the frequency range and under normal conditions, for all declared beams</w:t>
      </w:r>
      <w:r w:rsidRPr="00A634F1">
        <w:rPr>
          <w:i/>
          <w:lang w:eastAsia="en-GB"/>
        </w:rPr>
        <w:t xml:space="preserve"> </w:t>
      </w:r>
      <w:r w:rsidRPr="00A634F1">
        <w:rPr>
          <w:lang w:eastAsia="en-GB"/>
        </w:rPr>
        <w:t xml:space="preserve">of the </w:t>
      </w:r>
      <w:r w:rsidRPr="00A634F1">
        <w:rPr>
          <w:i/>
          <w:lang w:eastAsia="en-GB"/>
        </w:rPr>
        <w:t>SAN type 1-H</w:t>
      </w:r>
      <w:ins w:id="307" w:author="Dorin PANAITOPOL" w:date="2024-05-07T11:07:00Z">
        <w:r w:rsidR="00B01C6B">
          <w:rPr>
            <w:i/>
            <w:lang w:eastAsia="en-GB"/>
          </w:rPr>
          <w:t xml:space="preserve">, </w:t>
        </w:r>
      </w:ins>
      <w:del w:id="308" w:author="Dorin PANAITOPOL" w:date="2024-05-07T11:06:00Z">
        <w:r w:rsidRPr="00A634F1" w:rsidDel="00B01C6B">
          <w:rPr>
            <w:i/>
            <w:lang w:eastAsia="en-GB"/>
          </w:rPr>
          <w:delText xml:space="preserve"> and </w:delText>
        </w:r>
      </w:del>
      <w:r w:rsidRPr="00A634F1">
        <w:rPr>
          <w:i/>
          <w:lang w:eastAsia="en-GB"/>
        </w:rPr>
        <w:t>SAN type 1-O</w:t>
      </w:r>
      <w:ins w:id="309" w:author="Dorin PANAITOPOL" w:date="2024-05-07T11:07:00Z">
        <w:r w:rsidR="00B01C6B">
          <w:rPr>
            <w:lang w:eastAsia="en-GB"/>
          </w:rPr>
          <w:t xml:space="preserve"> and </w:t>
        </w:r>
        <w:r w:rsidR="00B01C6B">
          <w:rPr>
            <w:i/>
            <w:lang w:eastAsia="en-GB"/>
          </w:rPr>
          <w:t>SAN type 2</w:t>
        </w:r>
        <w:r w:rsidR="00B01C6B" w:rsidRPr="00A634F1">
          <w:rPr>
            <w:i/>
            <w:lang w:eastAsia="en-GB"/>
          </w:rPr>
          <w:t>-O</w:t>
        </w:r>
      </w:ins>
      <w:r w:rsidRPr="00A634F1">
        <w:rPr>
          <w:lang w:eastAsia="zh-CN"/>
        </w:rPr>
        <w:t>.</w:t>
      </w:r>
    </w:p>
    <w:p w14:paraId="4CCE77E9" w14:textId="77777777" w:rsidR="00A634F1" w:rsidRPr="00A634F1" w:rsidRDefault="00A634F1" w:rsidP="00A634F1">
      <w:pPr>
        <w:keepNext/>
        <w:keepLines/>
        <w:tabs>
          <w:tab w:val="left" w:pos="8080"/>
        </w:tabs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cs="Arial"/>
          <w:b/>
          <w:sz w:val="28"/>
          <w:lang w:eastAsia="sv-SE"/>
        </w:rPr>
      </w:pPr>
      <w:bookmarkStart w:id="310" w:name="_Toc120544903"/>
      <w:bookmarkStart w:id="311" w:name="_Toc120545258"/>
      <w:bookmarkStart w:id="312" w:name="_Toc120545874"/>
      <w:bookmarkStart w:id="313" w:name="_Toc120606778"/>
      <w:bookmarkStart w:id="314" w:name="_Toc120607132"/>
      <w:bookmarkStart w:id="315" w:name="_Toc120607489"/>
      <w:bookmarkStart w:id="316" w:name="_Toc120607852"/>
      <w:bookmarkStart w:id="317" w:name="_Toc120608217"/>
      <w:bookmarkStart w:id="318" w:name="_Toc120608597"/>
      <w:bookmarkStart w:id="319" w:name="_Toc120608977"/>
      <w:bookmarkStart w:id="320" w:name="_Toc120609368"/>
      <w:bookmarkStart w:id="321" w:name="_Toc120609759"/>
      <w:bookmarkStart w:id="322" w:name="_Toc120610160"/>
      <w:bookmarkStart w:id="323" w:name="_Toc120610913"/>
      <w:bookmarkStart w:id="324" w:name="_Toc120611322"/>
      <w:bookmarkStart w:id="325" w:name="_Toc120611740"/>
      <w:bookmarkStart w:id="326" w:name="_Toc120612160"/>
      <w:bookmarkStart w:id="327" w:name="_Toc120612587"/>
      <w:bookmarkStart w:id="328" w:name="_Toc120613016"/>
      <w:bookmarkStart w:id="329" w:name="_Toc120613446"/>
      <w:bookmarkStart w:id="330" w:name="_Toc120613876"/>
      <w:bookmarkStart w:id="331" w:name="_Toc120614319"/>
      <w:bookmarkStart w:id="332" w:name="_Toc120614778"/>
      <w:bookmarkStart w:id="333" w:name="_Toc120615253"/>
      <w:bookmarkStart w:id="334" w:name="_Toc120622461"/>
      <w:bookmarkStart w:id="335" w:name="_Toc120622967"/>
      <w:bookmarkStart w:id="336" w:name="_Toc120623586"/>
      <w:bookmarkStart w:id="337" w:name="_Toc120624111"/>
      <w:bookmarkStart w:id="338" w:name="_Toc120624648"/>
      <w:bookmarkStart w:id="339" w:name="_Toc120625185"/>
      <w:bookmarkStart w:id="340" w:name="_Toc120625722"/>
      <w:bookmarkStart w:id="341" w:name="_Toc120626259"/>
      <w:bookmarkStart w:id="342" w:name="_Toc120626806"/>
      <w:bookmarkStart w:id="343" w:name="_Toc120627362"/>
      <w:bookmarkStart w:id="344" w:name="_Toc120627927"/>
      <w:bookmarkStart w:id="345" w:name="_Toc120628503"/>
      <w:bookmarkStart w:id="346" w:name="_Toc120629088"/>
      <w:bookmarkStart w:id="347" w:name="_Toc120629676"/>
      <w:bookmarkStart w:id="348" w:name="_Toc120631177"/>
      <w:bookmarkStart w:id="349" w:name="_Toc120631828"/>
      <w:bookmarkStart w:id="350" w:name="_Toc120632478"/>
      <w:bookmarkStart w:id="351" w:name="_Toc120633128"/>
      <w:bookmarkStart w:id="352" w:name="_Toc120633778"/>
      <w:bookmarkStart w:id="353" w:name="_Toc120634429"/>
      <w:bookmarkStart w:id="354" w:name="_Toc120635080"/>
      <w:bookmarkStart w:id="355" w:name="_Toc121754204"/>
      <w:bookmarkStart w:id="356" w:name="_Toc121754874"/>
      <w:bookmarkStart w:id="357" w:name="_Toc129108823"/>
      <w:bookmarkStart w:id="358" w:name="_Toc129109488"/>
      <w:bookmarkStart w:id="359" w:name="_Toc129110161"/>
      <w:bookmarkStart w:id="360" w:name="_Toc130389281"/>
      <w:bookmarkStart w:id="361" w:name="_Toc130390354"/>
      <w:bookmarkStart w:id="362" w:name="_Toc130391042"/>
      <w:bookmarkStart w:id="363" w:name="_Toc131624806"/>
      <w:bookmarkStart w:id="364" w:name="_Toc137476239"/>
      <w:bookmarkStart w:id="365" w:name="_Toc138872894"/>
      <w:bookmarkStart w:id="366" w:name="_Toc138874480"/>
      <w:bookmarkStart w:id="367" w:name="_Toc145525079"/>
      <w:bookmarkStart w:id="368" w:name="_Toc153560204"/>
      <w:bookmarkStart w:id="369" w:name="_Toc161647504"/>
      <w:r w:rsidRPr="00A634F1">
        <w:rPr>
          <w:rFonts w:ascii="Arial" w:hAnsi="Arial" w:cs="Arial"/>
          <w:sz w:val="28"/>
          <w:lang w:eastAsia="sv-SE"/>
        </w:rPr>
        <w:t>9.2.4</w:t>
      </w:r>
      <w:r w:rsidRPr="00A634F1">
        <w:rPr>
          <w:rFonts w:ascii="Arial" w:hAnsi="Arial" w:cs="Arial"/>
          <w:sz w:val="28"/>
          <w:lang w:eastAsia="sv-SE"/>
        </w:rPr>
        <w:tab/>
        <w:t>Method of test</w:t>
      </w:r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14:paraId="27DB0781" w14:textId="77777777" w:rsidR="00A634F1" w:rsidRPr="00A634F1" w:rsidRDefault="00A634F1" w:rsidP="00A634F1">
      <w:pPr>
        <w:keepNext/>
        <w:keepLines/>
        <w:tabs>
          <w:tab w:val="left" w:pos="8080"/>
        </w:tabs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Arial"/>
          <w:b/>
          <w:sz w:val="24"/>
          <w:lang w:eastAsia="sv-SE"/>
        </w:rPr>
      </w:pPr>
      <w:bookmarkStart w:id="370" w:name="_Toc120544904"/>
      <w:bookmarkStart w:id="371" w:name="_Toc120545259"/>
      <w:bookmarkStart w:id="372" w:name="_Toc120545875"/>
      <w:bookmarkStart w:id="373" w:name="_Toc120606779"/>
      <w:bookmarkStart w:id="374" w:name="_Toc120607133"/>
      <w:bookmarkStart w:id="375" w:name="_Toc120607490"/>
      <w:bookmarkStart w:id="376" w:name="_Toc120607853"/>
      <w:bookmarkStart w:id="377" w:name="_Toc120608218"/>
      <w:bookmarkStart w:id="378" w:name="_Toc120608598"/>
      <w:bookmarkStart w:id="379" w:name="_Toc120608978"/>
      <w:bookmarkStart w:id="380" w:name="_Toc120609369"/>
      <w:bookmarkStart w:id="381" w:name="_Toc120609760"/>
      <w:bookmarkStart w:id="382" w:name="_Toc120610161"/>
      <w:bookmarkStart w:id="383" w:name="_Toc120610914"/>
      <w:bookmarkStart w:id="384" w:name="_Toc120611323"/>
      <w:bookmarkStart w:id="385" w:name="_Toc120611741"/>
      <w:bookmarkStart w:id="386" w:name="_Toc120612161"/>
      <w:bookmarkStart w:id="387" w:name="_Toc120612588"/>
      <w:bookmarkStart w:id="388" w:name="_Toc120613017"/>
      <w:bookmarkStart w:id="389" w:name="_Toc120613447"/>
      <w:bookmarkStart w:id="390" w:name="_Toc120613877"/>
      <w:bookmarkStart w:id="391" w:name="_Toc120614320"/>
      <w:bookmarkStart w:id="392" w:name="_Toc120614779"/>
      <w:bookmarkStart w:id="393" w:name="_Toc120615254"/>
      <w:bookmarkStart w:id="394" w:name="_Toc120622462"/>
      <w:bookmarkStart w:id="395" w:name="_Toc120622968"/>
      <w:bookmarkStart w:id="396" w:name="_Toc120623587"/>
      <w:bookmarkStart w:id="397" w:name="_Toc120624112"/>
      <w:bookmarkStart w:id="398" w:name="_Toc120624649"/>
      <w:bookmarkStart w:id="399" w:name="_Toc120625186"/>
      <w:bookmarkStart w:id="400" w:name="_Toc120625723"/>
      <w:bookmarkStart w:id="401" w:name="_Toc120626260"/>
      <w:bookmarkStart w:id="402" w:name="_Toc120626807"/>
      <w:bookmarkStart w:id="403" w:name="_Toc120627363"/>
      <w:bookmarkStart w:id="404" w:name="_Toc120627928"/>
      <w:bookmarkStart w:id="405" w:name="_Toc120628504"/>
      <w:bookmarkStart w:id="406" w:name="_Toc120629089"/>
      <w:bookmarkStart w:id="407" w:name="_Toc120629677"/>
      <w:bookmarkStart w:id="408" w:name="_Toc120631178"/>
      <w:bookmarkStart w:id="409" w:name="_Toc120631829"/>
      <w:bookmarkStart w:id="410" w:name="_Toc120632479"/>
      <w:bookmarkStart w:id="411" w:name="_Toc120633129"/>
      <w:bookmarkStart w:id="412" w:name="_Toc120633779"/>
      <w:bookmarkStart w:id="413" w:name="_Toc120634430"/>
      <w:bookmarkStart w:id="414" w:name="_Toc120635081"/>
      <w:bookmarkStart w:id="415" w:name="_Toc121754205"/>
      <w:bookmarkStart w:id="416" w:name="_Toc121754875"/>
      <w:bookmarkStart w:id="417" w:name="_Toc129108824"/>
      <w:bookmarkStart w:id="418" w:name="_Toc129109489"/>
      <w:bookmarkStart w:id="419" w:name="_Toc129110162"/>
      <w:bookmarkStart w:id="420" w:name="_Toc130389282"/>
      <w:bookmarkStart w:id="421" w:name="_Toc130390355"/>
      <w:bookmarkStart w:id="422" w:name="_Toc130391043"/>
      <w:bookmarkStart w:id="423" w:name="_Toc131624807"/>
      <w:bookmarkStart w:id="424" w:name="_Toc137476240"/>
      <w:bookmarkStart w:id="425" w:name="_Toc138872895"/>
      <w:bookmarkStart w:id="426" w:name="_Toc138874481"/>
      <w:bookmarkStart w:id="427" w:name="_Toc145525080"/>
      <w:bookmarkStart w:id="428" w:name="_Toc153560205"/>
      <w:bookmarkStart w:id="429" w:name="_Toc161647505"/>
      <w:r w:rsidRPr="00A634F1">
        <w:rPr>
          <w:rFonts w:ascii="Arial" w:hAnsi="Arial" w:cs="Arial"/>
          <w:sz w:val="24"/>
          <w:lang w:eastAsia="sv-SE"/>
        </w:rPr>
        <w:t>9.2.4.1</w:t>
      </w:r>
      <w:r w:rsidRPr="00A634F1">
        <w:rPr>
          <w:rFonts w:ascii="Arial" w:hAnsi="Arial" w:cs="Arial"/>
          <w:sz w:val="24"/>
          <w:lang w:eastAsia="sv-SE"/>
        </w:rPr>
        <w:tab/>
        <w:t>Initial conditions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</w:p>
    <w:p w14:paraId="18BB9BE2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634F1">
        <w:rPr>
          <w:lang w:eastAsia="en-GB"/>
        </w:rPr>
        <w:t xml:space="preserve">Test environment: Test to be performed on environment as declared by the manufacturer. </w:t>
      </w:r>
    </w:p>
    <w:p w14:paraId="7057F388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634F1">
        <w:rPr>
          <w:lang w:eastAsia="en-GB"/>
        </w:rPr>
        <w:t>Directions to be tested:</w:t>
      </w:r>
    </w:p>
    <w:p w14:paraId="79269EB7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634F1">
        <w:rPr>
          <w:lang w:eastAsia="en-GB"/>
        </w:rPr>
        <w:t>-</w:t>
      </w:r>
      <w:r w:rsidRPr="00A634F1">
        <w:rPr>
          <w:lang w:eastAsia="en-GB"/>
        </w:rPr>
        <w:tab/>
        <w:t>OTA peak directions set reference beam direction pair (D.8), and</w:t>
      </w:r>
    </w:p>
    <w:p w14:paraId="59A3CB7D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634F1">
        <w:rPr>
          <w:lang w:eastAsia="en-GB"/>
        </w:rPr>
        <w:t>-</w:t>
      </w:r>
      <w:r w:rsidRPr="00A634F1">
        <w:rPr>
          <w:lang w:eastAsia="en-GB"/>
        </w:rPr>
        <w:tab/>
        <w:t>OTA peak directions set maximum steering directions (D.10).</w:t>
      </w:r>
    </w:p>
    <w:p w14:paraId="7BC261BC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634F1">
        <w:rPr>
          <w:lang w:eastAsia="en-GB"/>
        </w:rPr>
        <w:t xml:space="preserve">Beams to be tested: A representative number of beams shall be chosen to demonstrate the SAN conformance to radiated power requirements. </w:t>
      </w:r>
    </w:p>
    <w:p w14:paraId="6B2C55A4" w14:textId="77777777" w:rsidR="00A634F1" w:rsidRPr="00A634F1" w:rsidRDefault="00A634F1" w:rsidP="00A634F1">
      <w:pPr>
        <w:keepNext/>
        <w:keepLines/>
        <w:tabs>
          <w:tab w:val="left" w:pos="8080"/>
        </w:tabs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cs="Arial"/>
          <w:b/>
          <w:sz w:val="24"/>
          <w:lang w:eastAsia="sv-SE"/>
        </w:rPr>
      </w:pPr>
      <w:bookmarkStart w:id="430" w:name="_Toc120544905"/>
      <w:bookmarkStart w:id="431" w:name="_Toc120545260"/>
      <w:bookmarkStart w:id="432" w:name="_Toc120545876"/>
      <w:bookmarkStart w:id="433" w:name="_Toc120606780"/>
      <w:bookmarkStart w:id="434" w:name="_Toc120607134"/>
      <w:bookmarkStart w:id="435" w:name="_Toc120607491"/>
      <w:bookmarkStart w:id="436" w:name="_Toc120607854"/>
      <w:bookmarkStart w:id="437" w:name="_Toc120608219"/>
      <w:bookmarkStart w:id="438" w:name="_Toc120608599"/>
      <w:bookmarkStart w:id="439" w:name="_Toc120608979"/>
      <w:bookmarkStart w:id="440" w:name="_Toc120609370"/>
      <w:bookmarkStart w:id="441" w:name="_Toc120609761"/>
      <w:bookmarkStart w:id="442" w:name="_Toc120610162"/>
      <w:bookmarkStart w:id="443" w:name="_Toc120610915"/>
      <w:bookmarkStart w:id="444" w:name="_Toc120611324"/>
      <w:bookmarkStart w:id="445" w:name="_Toc120611742"/>
      <w:bookmarkStart w:id="446" w:name="_Toc120612162"/>
      <w:bookmarkStart w:id="447" w:name="_Toc120612589"/>
      <w:bookmarkStart w:id="448" w:name="_Toc120613018"/>
      <w:bookmarkStart w:id="449" w:name="_Toc120613448"/>
      <w:bookmarkStart w:id="450" w:name="_Toc120613878"/>
      <w:bookmarkStart w:id="451" w:name="_Toc120614321"/>
      <w:bookmarkStart w:id="452" w:name="_Toc120614780"/>
      <w:bookmarkStart w:id="453" w:name="_Toc120615255"/>
      <w:bookmarkStart w:id="454" w:name="_Toc120622463"/>
      <w:bookmarkStart w:id="455" w:name="_Toc120622969"/>
      <w:bookmarkStart w:id="456" w:name="_Toc120623588"/>
      <w:bookmarkStart w:id="457" w:name="_Toc120624113"/>
      <w:bookmarkStart w:id="458" w:name="_Toc120624650"/>
      <w:bookmarkStart w:id="459" w:name="_Toc120625187"/>
      <w:bookmarkStart w:id="460" w:name="_Toc120625724"/>
      <w:bookmarkStart w:id="461" w:name="_Toc120626261"/>
      <w:bookmarkStart w:id="462" w:name="_Toc120626808"/>
      <w:bookmarkStart w:id="463" w:name="_Toc120627364"/>
      <w:bookmarkStart w:id="464" w:name="_Toc120627929"/>
      <w:bookmarkStart w:id="465" w:name="_Toc120628505"/>
      <w:bookmarkStart w:id="466" w:name="_Toc120629090"/>
      <w:bookmarkStart w:id="467" w:name="_Toc120629678"/>
      <w:bookmarkStart w:id="468" w:name="_Toc120631179"/>
      <w:bookmarkStart w:id="469" w:name="_Toc120631830"/>
      <w:bookmarkStart w:id="470" w:name="_Toc120632480"/>
      <w:bookmarkStart w:id="471" w:name="_Toc120633130"/>
      <w:bookmarkStart w:id="472" w:name="_Toc120633780"/>
      <w:bookmarkStart w:id="473" w:name="_Toc120634431"/>
      <w:bookmarkStart w:id="474" w:name="_Toc120635082"/>
      <w:bookmarkStart w:id="475" w:name="_Toc121754206"/>
      <w:bookmarkStart w:id="476" w:name="_Toc121754876"/>
      <w:bookmarkStart w:id="477" w:name="_Toc129108825"/>
      <w:bookmarkStart w:id="478" w:name="_Toc129109490"/>
      <w:bookmarkStart w:id="479" w:name="_Toc129110163"/>
      <w:bookmarkStart w:id="480" w:name="_Toc130389283"/>
      <w:bookmarkStart w:id="481" w:name="_Toc130390356"/>
      <w:bookmarkStart w:id="482" w:name="_Toc130391044"/>
      <w:bookmarkStart w:id="483" w:name="_Toc131624808"/>
      <w:bookmarkStart w:id="484" w:name="_Toc137476241"/>
      <w:bookmarkStart w:id="485" w:name="_Toc138872896"/>
      <w:bookmarkStart w:id="486" w:name="_Toc138874482"/>
      <w:bookmarkStart w:id="487" w:name="_Toc145525081"/>
      <w:bookmarkStart w:id="488" w:name="_Toc153560206"/>
      <w:bookmarkStart w:id="489" w:name="_Toc161647506"/>
      <w:r w:rsidRPr="00A634F1">
        <w:rPr>
          <w:rFonts w:ascii="Arial" w:hAnsi="Arial" w:cs="Arial"/>
          <w:sz w:val="24"/>
          <w:lang w:eastAsia="sv-SE"/>
        </w:rPr>
        <w:t>9.2.4.2</w:t>
      </w:r>
      <w:r w:rsidRPr="00A634F1">
        <w:rPr>
          <w:rFonts w:ascii="Arial" w:hAnsi="Arial" w:cs="Arial"/>
          <w:sz w:val="24"/>
          <w:lang w:eastAsia="sv-SE"/>
        </w:rPr>
        <w:tab/>
        <w:t>Procedure</w:t>
      </w:r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14:paraId="1EDE6798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textAlignment w:val="baseline"/>
        <w:rPr>
          <w:lang w:eastAsia="sv-SE"/>
        </w:rPr>
      </w:pPr>
      <w:r w:rsidRPr="00A634F1">
        <w:rPr>
          <w:lang w:eastAsia="sv-SE"/>
        </w:rPr>
        <w:t>The test procedure is as follows:</w:t>
      </w:r>
    </w:p>
    <w:p w14:paraId="5539052A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634F1">
        <w:rPr>
          <w:lang w:eastAsia="en-GB"/>
        </w:rPr>
        <w:t>1)</w:t>
      </w:r>
      <w:r w:rsidRPr="00A634F1">
        <w:rPr>
          <w:lang w:eastAsia="en-GB"/>
        </w:rPr>
        <w:tab/>
        <w:t>Place the satellite on the positioner.</w:t>
      </w:r>
    </w:p>
    <w:p w14:paraId="0787F906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634F1">
        <w:rPr>
          <w:lang w:eastAsia="en-GB"/>
        </w:rPr>
        <w:t>2)</w:t>
      </w:r>
      <w:r w:rsidRPr="00A634F1">
        <w:rPr>
          <w:lang w:eastAsia="en-GB"/>
        </w:rPr>
        <w:tab/>
        <w:t>Align the manufacturer declared coordinate system orientation (D.2) of the satellite with the test system.</w:t>
      </w:r>
    </w:p>
    <w:p w14:paraId="066909B7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634F1">
        <w:rPr>
          <w:lang w:eastAsia="en-GB"/>
        </w:rPr>
        <w:lastRenderedPageBreak/>
        <w:t>3)</w:t>
      </w:r>
      <w:r w:rsidRPr="00A634F1">
        <w:rPr>
          <w:lang w:eastAsia="en-GB"/>
        </w:rPr>
        <w:tab/>
        <w:t>Orient the positioner and satellite in order that the direction to be tested aligns with the test antenna.</w:t>
      </w:r>
    </w:p>
    <w:p w14:paraId="06A65D3E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634F1">
        <w:rPr>
          <w:lang w:eastAsia="en-GB"/>
        </w:rPr>
        <w:t>4)</w:t>
      </w:r>
      <w:r w:rsidRPr="00A634F1">
        <w:rPr>
          <w:lang w:eastAsia="en-GB"/>
        </w:rPr>
        <w:tab/>
        <w:t xml:space="preserve">Configure the </w:t>
      </w:r>
      <w:r w:rsidRPr="00A634F1">
        <w:rPr>
          <w:i/>
          <w:lang w:eastAsia="en-GB"/>
        </w:rPr>
        <w:t>beam peak direction</w:t>
      </w:r>
      <w:r w:rsidRPr="00A634F1">
        <w:rPr>
          <w:lang w:eastAsia="en-GB"/>
        </w:rPr>
        <w:t xml:space="preserve"> of the satellite according to the declared </w:t>
      </w:r>
      <w:r w:rsidRPr="00A634F1">
        <w:rPr>
          <w:i/>
          <w:lang w:eastAsia="en-GB"/>
        </w:rPr>
        <w:t>beam direction pair</w:t>
      </w:r>
      <w:r w:rsidRPr="00A634F1">
        <w:rPr>
          <w:lang w:eastAsia="en-GB"/>
        </w:rPr>
        <w:t>.</w:t>
      </w:r>
    </w:p>
    <w:p w14:paraId="3753C9FF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634F1">
        <w:rPr>
          <w:lang w:eastAsia="en-GB"/>
        </w:rPr>
        <w:t>5)</w:t>
      </w:r>
      <w:r w:rsidRPr="00A634F1">
        <w:rPr>
          <w:lang w:eastAsia="en-GB"/>
        </w:rPr>
        <w:tab/>
        <w:t>Set the SAN to transmit according to the applicable test configuration in clause 4.8 using the corresponding test model(s) in clause 4.9.2.</w:t>
      </w:r>
    </w:p>
    <w:p w14:paraId="24791780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634F1">
        <w:rPr>
          <w:lang w:eastAsia="en-GB"/>
        </w:rPr>
        <w:tab/>
        <w:t>For a SAN declared to be capable of multi-carrier operation use the applicable test signal configuration and corresponding power setting specified in clauses 4.7.2</w:t>
      </w:r>
      <w:r w:rsidRPr="00A634F1">
        <w:rPr>
          <w:lang w:eastAsia="zh-CN"/>
        </w:rPr>
        <w:t xml:space="preserve"> and 4.8 using </w:t>
      </w:r>
      <w:r w:rsidRPr="00A634F1">
        <w:rPr>
          <w:lang w:eastAsia="en-GB"/>
        </w:rPr>
        <w:t>the corresponding test model(s) in clause 4.9.2</w:t>
      </w:r>
      <w:r w:rsidRPr="00A634F1">
        <w:rPr>
          <w:lang w:eastAsia="zh-CN"/>
        </w:rPr>
        <w:t xml:space="preserve"> </w:t>
      </w:r>
      <w:r w:rsidRPr="00A634F1">
        <w:rPr>
          <w:snapToGrid w:val="0"/>
          <w:lang w:eastAsia="en-GB"/>
        </w:rPr>
        <w:t>on all carriers configured</w:t>
      </w:r>
      <w:r w:rsidRPr="00A634F1">
        <w:rPr>
          <w:lang w:eastAsia="en-GB"/>
        </w:rPr>
        <w:t>.</w:t>
      </w:r>
    </w:p>
    <w:p w14:paraId="54875780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634F1">
        <w:rPr>
          <w:lang w:eastAsia="en-GB"/>
        </w:rPr>
        <w:t>6)</w:t>
      </w:r>
      <w:r w:rsidRPr="00A634F1">
        <w:rPr>
          <w:lang w:eastAsia="en-GB"/>
        </w:rPr>
        <w:tab/>
        <w:t xml:space="preserve">Measure EIRP for any two orthogonal polarizations (denoted p1 and p2) and calculate total radiated transmit power for particular </w:t>
      </w:r>
      <w:r w:rsidRPr="00A634F1">
        <w:rPr>
          <w:i/>
          <w:lang w:eastAsia="en-GB"/>
        </w:rPr>
        <w:t>beam direction pair</w:t>
      </w:r>
      <w:r w:rsidRPr="00A634F1">
        <w:rPr>
          <w:lang w:eastAsia="en-GB"/>
        </w:rPr>
        <w:t xml:space="preserve"> as EIRP = EIRP</w:t>
      </w:r>
      <w:r w:rsidRPr="00A634F1">
        <w:rPr>
          <w:vertAlign w:val="subscript"/>
          <w:lang w:eastAsia="en-GB"/>
        </w:rPr>
        <w:t>p1</w:t>
      </w:r>
      <w:r w:rsidRPr="00A634F1">
        <w:rPr>
          <w:lang w:eastAsia="en-GB"/>
        </w:rPr>
        <w:t xml:space="preserve"> + EIRP</w:t>
      </w:r>
      <w:r w:rsidRPr="00A634F1">
        <w:rPr>
          <w:vertAlign w:val="subscript"/>
          <w:lang w:eastAsia="en-GB"/>
        </w:rPr>
        <w:t>p2</w:t>
      </w:r>
      <w:r w:rsidRPr="00A634F1">
        <w:rPr>
          <w:lang w:eastAsia="en-GB"/>
        </w:rPr>
        <w:t>.</w:t>
      </w:r>
    </w:p>
    <w:p w14:paraId="6734A6B5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634F1">
        <w:rPr>
          <w:lang w:eastAsia="en-GB"/>
        </w:rPr>
        <w:t>7)</w:t>
      </w:r>
      <w:r w:rsidRPr="00A634F1">
        <w:rPr>
          <w:lang w:eastAsia="en-GB"/>
        </w:rPr>
        <w:tab/>
        <w:t xml:space="preserve">Test steps 3 to 6 are repeated for all declared beams (D.3) and their reference </w:t>
      </w:r>
      <w:r w:rsidRPr="00A634F1">
        <w:rPr>
          <w:i/>
          <w:lang w:eastAsia="en-GB"/>
        </w:rPr>
        <w:t>beam direction pairs</w:t>
      </w:r>
      <w:r w:rsidRPr="00A634F1">
        <w:rPr>
          <w:lang w:eastAsia="en-GB"/>
        </w:rPr>
        <w:t xml:space="preserve"> and </w:t>
      </w:r>
      <w:r w:rsidRPr="00A634F1">
        <w:rPr>
          <w:i/>
          <w:lang w:eastAsia="en-GB"/>
        </w:rPr>
        <w:t xml:space="preserve">maximum steering directions </w:t>
      </w:r>
      <w:r w:rsidRPr="00A634F1">
        <w:rPr>
          <w:lang w:eastAsia="en-GB"/>
        </w:rPr>
        <w:t>(D.8 and D.10).</w:t>
      </w:r>
    </w:p>
    <w:p w14:paraId="69EC6C75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634F1">
        <w:rPr>
          <w:lang w:eastAsia="zh-CN"/>
        </w:rPr>
        <w:t xml:space="preserve">For multi-band capable SAN and single band tests, repeat the steps above per involved </w:t>
      </w:r>
      <w:r w:rsidRPr="00A634F1">
        <w:rPr>
          <w:i/>
          <w:lang w:eastAsia="zh-CN"/>
        </w:rPr>
        <w:t>operating band</w:t>
      </w:r>
      <w:r w:rsidRPr="00A634F1">
        <w:rPr>
          <w:lang w:eastAsia="zh-CN"/>
        </w:rPr>
        <w:t xml:space="preserve"> where single band test configurations and test models shall apply with no carriers activated in the other band.</w:t>
      </w:r>
    </w:p>
    <w:p w14:paraId="2E09A444" w14:textId="77777777" w:rsidR="00A634F1" w:rsidRPr="00A634F1" w:rsidRDefault="00A634F1" w:rsidP="00A634F1">
      <w:pPr>
        <w:keepNext/>
        <w:keepLines/>
        <w:tabs>
          <w:tab w:val="left" w:pos="8080"/>
        </w:tabs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 w:cs="Arial"/>
          <w:b/>
          <w:sz w:val="28"/>
          <w:lang w:eastAsia="sv-SE"/>
        </w:rPr>
      </w:pPr>
      <w:bookmarkStart w:id="490" w:name="_Toc120544906"/>
      <w:bookmarkStart w:id="491" w:name="_Toc120545261"/>
      <w:bookmarkStart w:id="492" w:name="_Toc120545877"/>
      <w:bookmarkStart w:id="493" w:name="_Toc120606781"/>
      <w:bookmarkStart w:id="494" w:name="_Toc120607135"/>
      <w:bookmarkStart w:id="495" w:name="_Toc120607492"/>
      <w:bookmarkStart w:id="496" w:name="_Toc120607855"/>
      <w:bookmarkStart w:id="497" w:name="_Toc120608220"/>
      <w:bookmarkStart w:id="498" w:name="_Toc120608600"/>
      <w:bookmarkStart w:id="499" w:name="_Toc120608980"/>
      <w:bookmarkStart w:id="500" w:name="_Toc120609371"/>
      <w:bookmarkStart w:id="501" w:name="_Toc120609762"/>
      <w:bookmarkStart w:id="502" w:name="_Toc120610163"/>
      <w:bookmarkStart w:id="503" w:name="_Toc120610916"/>
      <w:bookmarkStart w:id="504" w:name="_Toc120611325"/>
      <w:bookmarkStart w:id="505" w:name="_Toc120611743"/>
      <w:bookmarkStart w:id="506" w:name="_Toc120612163"/>
      <w:bookmarkStart w:id="507" w:name="_Toc120612590"/>
      <w:bookmarkStart w:id="508" w:name="_Toc120613019"/>
      <w:bookmarkStart w:id="509" w:name="_Toc120613449"/>
      <w:bookmarkStart w:id="510" w:name="_Toc120613879"/>
      <w:bookmarkStart w:id="511" w:name="_Toc120614322"/>
      <w:bookmarkStart w:id="512" w:name="_Toc120614781"/>
      <w:bookmarkStart w:id="513" w:name="_Toc120615256"/>
      <w:bookmarkStart w:id="514" w:name="_Toc120622464"/>
      <w:bookmarkStart w:id="515" w:name="_Toc120622970"/>
      <w:bookmarkStart w:id="516" w:name="_Toc120623589"/>
      <w:bookmarkStart w:id="517" w:name="_Toc120624114"/>
      <w:bookmarkStart w:id="518" w:name="_Toc120624651"/>
      <w:bookmarkStart w:id="519" w:name="_Toc120625188"/>
      <w:bookmarkStart w:id="520" w:name="_Toc120625725"/>
      <w:bookmarkStart w:id="521" w:name="_Toc120626262"/>
      <w:bookmarkStart w:id="522" w:name="_Toc120626809"/>
      <w:bookmarkStart w:id="523" w:name="_Toc120627365"/>
      <w:bookmarkStart w:id="524" w:name="_Toc120627930"/>
      <w:bookmarkStart w:id="525" w:name="_Toc120628506"/>
      <w:bookmarkStart w:id="526" w:name="_Toc120629091"/>
      <w:bookmarkStart w:id="527" w:name="_Toc120629679"/>
      <w:bookmarkStart w:id="528" w:name="_Toc120631180"/>
      <w:bookmarkStart w:id="529" w:name="_Toc120631831"/>
      <w:bookmarkStart w:id="530" w:name="_Toc120632481"/>
      <w:bookmarkStart w:id="531" w:name="_Toc120633131"/>
      <w:bookmarkStart w:id="532" w:name="_Toc120633781"/>
      <w:bookmarkStart w:id="533" w:name="_Toc120634432"/>
      <w:bookmarkStart w:id="534" w:name="_Toc120635083"/>
      <w:bookmarkStart w:id="535" w:name="_Toc121754207"/>
      <w:bookmarkStart w:id="536" w:name="_Toc121754877"/>
      <w:bookmarkStart w:id="537" w:name="_Toc129108826"/>
      <w:bookmarkStart w:id="538" w:name="_Toc129109491"/>
      <w:bookmarkStart w:id="539" w:name="_Toc129110164"/>
      <w:bookmarkStart w:id="540" w:name="_Toc130389284"/>
      <w:bookmarkStart w:id="541" w:name="_Toc130390357"/>
      <w:bookmarkStart w:id="542" w:name="_Toc130391045"/>
      <w:bookmarkStart w:id="543" w:name="_Toc131624809"/>
      <w:bookmarkStart w:id="544" w:name="_Toc137476242"/>
      <w:bookmarkStart w:id="545" w:name="_Toc138872897"/>
      <w:bookmarkStart w:id="546" w:name="_Toc138874483"/>
      <w:bookmarkStart w:id="547" w:name="_Toc145525082"/>
      <w:bookmarkStart w:id="548" w:name="_Toc153560207"/>
      <w:bookmarkStart w:id="549" w:name="_Toc161647507"/>
      <w:r w:rsidRPr="00A634F1">
        <w:rPr>
          <w:rFonts w:ascii="Arial" w:hAnsi="Arial" w:cs="Arial"/>
          <w:sz w:val="28"/>
          <w:lang w:eastAsia="sv-SE"/>
        </w:rPr>
        <w:t>9.2.5</w:t>
      </w:r>
      <w:r w:rsidRPr="00A634F1">
        <w:rPr>
          <w:rFonts w:ascii="Arial" w:hAnsi="Arial" w:cs="Arial"/>
          <w:sz w:val="28"/>
          <w:lang w:eastAsia="sv-SE"/>
        </w:rPr>
        <w:tab/>
        <w:t>Test requirement</w:t>
      </w:r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</w:p>
    <w:p w14:paraId="42EF7D6D" w14:textId="77777777" w:rsidR="00A634F1" w:rsidRPr="00A634F1" w:rsidRDefault="00A634F1" w:rsidP="00A634F1">
      <w:pPr>
        <w:tabs>
          <w:tab w:val="left" w:pos="8080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634F1">
        <w:rPr>
          <w:lang w:eastAsia="zh-CN"/>
        </w:rPr>
        <w:t xml:space="preserve">For each declared conformance </w:t>
      </w:r>
      <w:r w:rsidRPr="00A634F1">
        <w:rPr>
          <w:i/>
          <w:lang w:eastAsia="zh-CN"/>
        </w:rPr>
        <w:t>beam direction pair</w:t>
      </w:r>
      <w:r w:rsidRPr="00A634F1">
        <w:rPr>
          <w:lang w:eastAsia="zh-CN"/>
        </w:rPr>
        <w:t xml:space="preserve">, </w:t>
      </w:r>
      <w:r w:rsidRPr="00A634F1">
        <w:rPr>
          <w:lang w:eastAsia="en-GB"/>
        </w:rPr>
        <w:t xml:space="preserve">the EIRP measurement results in clause 9.2.4.2 </w:t>
      </w:r>
      <w:r w:rsidRPr="00A634F1">
        <w:rPr>
          <w:lang w:eastAsia="zh-CN"/>
        </w:rPr>
        <w:t xml:space="preserve">shall remain within the values provided in table 9.2.5-1, relative to the </w:t>
      </w:r>
      <w:proofErr w:type="gramStart"/>
      <w:r w:rsidRPr="00A634F1">
        <w:rPr>
          <w:lang w:eastAsia="zh-CN"/>
        </w:rPr>
        <w:t>manufacturer's</w:t>
      </w:r>
      <w:proofErr w:type="gramEnd"/>
      <w:r w:rsidRPr="00A634F1">
        <w:rPr>
          <w:lang w:eastAsia="zh-CN"/>
        </w:rPr>
        <w:t xml:space="preserve"> declared rated beam EIRP (D.11) value:</w:t>
      </w:r>
    </w:p>
    <w:p w14:paraId="78AB8554" w14:textId="77777777" w:rsidR="00A634F1" w:rsidRPr="00A634F1" w:rsidRDefault="00A634F1" w:rsidP="00A634F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A634F1">
        <w:rPr>
          <w:rFonts w:ascii="Arial" w:hAnsi="Arial"/>
          <w:b/>
          <w:lang w:eastAsia="en-GB"/>
        </w:rPr>
        <w:t>Table 9.2.5-1: Test requirement for radiated transmit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3330"/>
      </w:tblGrid>
      <w:tr w:rsidR="00A634F1" w:rsidRPr="00A634F1" w14:paraId="5BEDB1F4" w14:textId="77777777" w:rsidTr="00E575C9">
        <w:trPr>
          <w:cantSplit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D356" w14:textId="77777777" w:rsidR="00A634F1" w:rsidRPr="00A634F1" w:rsidRDefault="00A634F1" w:rsidP="00A634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672C4" w14:textId="77777777" w:rsidR="00A634F1" w:rsidRPr="00A634F1" w:rsidRDefault="00A634F1" w:rsidP="00A634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A634F1">
              <w:rPr>
                <w:rFonts w:ascii="Arial" w:hAnsi="Arial"/>
                <w:b/>
                <w:sz w:val="18"/>
                <w:lang w:eastAsia="en-GB"/>
              </w:rPr>
              <w:t xml:space="preserve">Normal </w:t>
            </w:r>
            <w:r w:rsidRPr="00A634F1">
              <w:rPr>
                <w:rFonts w:ascii="Arial" w:hAnsi="Arial"/>
                <w:b/>
                <w:sz w:val="18"/>
                <w:lang w:eastAsia="sv-SE"/>
              </w:rPr>
              <w:t>test environment</w:t>
            </w:r>
          </w:p>
        </w:tc>
      </w:tr>
      <w:tr w:rsidR="00A634F1" w:rsidRPr="00A634F1" w14:paraId="3F955B2A" w14:textId="77777777" w:rsidTr="00E575C9">
        <w:trPr>
          <w:cantSplit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0B4EF" w14:textId="77777777" w:rsidR="00A634F1" w:rsidRPr="00A634F1" w:rsidRDefault="00A634F1" w:rsidP="00A634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634F1">
              <w:rPr>
                <w:rFonts w:ascii="Arial" w:hAnsi="Arial" w:hint="eastAsia"/>
                <w:sz w:val="18"/>
                <w:lang w:eastAsia="zh-CN"/>
              </w:rPr>
              <w:t>SAN</w:t>
            </w:r>
            <w:r w:rsidRPr="00A634F1">
              <w:rPr>
                <w:rFonts w:ascii="Arial" w:hAnsi="Arial"/>
                <w:sz w:val="18"/>
                <w:lang w:eastAsia="en-GB"/>
              </w:rPr>
              <w:t xml:space="preserve"> type 1-H</w:t>
            </w:r>
            <w:r w:rsidRPr="00A634F1">
              <w:rPr>
                <w:rFonts w:ascii="Arial" w:hAnsi="Arial" w:hint="eastAsia"/>
                <w:sz w:val="18"/>
                <w:lang w:eastAsia="zh-CN"/>
              </w:rPr>
              <w:t>,</w:t>
            </w:r>
            <w:r w:rsidRPr="00A634F1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A634F1">
              <w:rPr>
                <w:rFonts w:ascii="Arial" w:hAnsi="Arial" w:hint="eastAsia"/>
                <w:sz w:val="18"/>
                <w:lang w:eastAsia="zh-CN"/>
              </w:rPr>
              <w:t>SAN</w:t>
            </w:r>
            <w:r w:rsidRPr="00A634F1">
              <w:rPr>
                <w:rFonts w:ascii="Arial" w:hAnsi="Arial"/>
                <w:sz w:val="18"/>
                <w:lang w:eastAsia="en-GB"/>
              </w:rPr>
              <w:t xml:space="preserve"> type 1-O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FFC2" w14:textId="77777777" w:rsidR="00A634F1" w:rsidRPr="00A634F1" w:rsidRDefault="00A634F1" w:rsidP="00A634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634F1">
              <w:rPr>
                <w:rFonts w:ascii="Arial" w:hAnsi="Arial"/>
                <w:sz w:val="18"/>
                <w:lang w:eastAsia="en-GB"/>
              </w:rPr>
              <w:t xml:space="preserve">f </w:t>
            </w:r>
            <w:r w:rsidRPr="00A634F1">
              <w:rPr>
                <w:rFonts w:ascii="Arial" w:hAnsi="Arial" w:cs="Arial"/>
                <w:sz w:val="18"/>
                <w:lang w:eastAsia="en-GB"/>
              </w:rPr>
              <w:t>≤</w:t>
            </w:r>
            <w:r w:rsidRPr="00A634F1">
              <w:rPr>
                <w:rFonts w:ascii="Arial" w:hAnsi="Arial"/>
                <w:sz w:val="18"/>
                <w:lang w:eastAsia="en-GB"/>
              </w:rPr>
              <w:t xml:space="preserve"> 3 GHz: </w:t>
            </w:r>
            <w:r w:rsidRPr="00A634F1">
              <w:rPr>
                <w:rFonts w:ascii="Arial" w:hAnsi="Arial" w:cs="Arial"/>
                <w:sz w:val="18"/>
                <w:lang w:eastAsia="en-GB"/>
              </w:rPr>
              <w:t xml:space="preserve">± </w:t>
            </w:r>
            <w:r w:rsidRPr="00A634F1">
              <w:rPr>
                <w:rFonts w:ascii="Arial" w:hAnsi="Arial"/>
                <w:sz w:val="18"/>
                <w:lang w:eastAsia="en-GB"/>
              </w:rPr>
              <w:t>3.3 dB</w:t>
            </w:r>
          </w:p>
        </w:tc>
      </w:tr>
      <w:tr w:rsidR="00B01C6B" w:rsidRPr="00A634F1" w14:paraId="08879B37" w14:textId="77777777" w:rsidTr="00E575C9">
        <w:trPr>
          <w:cantSplit/>
          <w:jc w:val="center"/>
          <w:ins w:id="550" w:author="Dorin PANAITOPOL" w:date="2024-05-07T11:08:00Z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7EF0" w14:textId="4ECCAEF3" w:rsidR="00B01C6B" w:rsidRPr="00A634F1" w:rsidRDefault="00B01C6B" w:rsidP="00A634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1" w:author="Dorin PANAITOPOL" w:date="2024-05-07T11:08:00Z"/>
                <w:rFonts w:ascii="Arial" w:hAnsi="Arial"/>
                <w:sz w:val="18"/>
                <w:lang w:eastAsia="zh-CN"/>
              </w:rPr>
            </w:pPr>
            <w:ins w:id="552" w:author="Dorin PANAITOPOL" w:date="2024-05-07T11:08:00Z">
              <w:r w:rsidRPr="00A634F1">
                <w:rPr>
                  <w:rFonts w:ascii="Arial" w:hAnsi="Arial" w:hint="eastAsia"/>
                  <w:sz w:val="18"/>
                  <w:lang w:eastAsia="zh-CN"/>
                </w:rPr>
                <w:t>SAN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 type 2</w:t>
              </w:r>
              <w:r w:rsidRPr="00A634F1">
                <w:rPr>
                  <w:rFonts w:ascii="Arial" w:hAnsi="Arial"/>
                  <w:sz w:val="18"/>
                  <w:lang w:eastAsia="en-GB"/>
                </w:rPr>
                <w:t>-O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A869" w14:textId="61FDFFD0" w:rsidR="00B01C6B" w:rsidRPr="00A634F1" w:rsidRDefault="00B01C6B" w:rsidP="00A634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Dorin PANAITOPOL" w:date="2024-05-07T11:08:00Z"/>
                <w:rFonts w:ascii="Arial" w:hAnsi="Arial"/>
                <w:sz w:val="18"/>
                <w:lang w:eastAsia="en-GB"/>
              </w:rPr>
            </w:pPr>
            <w:ins w:id="554" w:author="Dorin PANAITOPOL" w:date="2024-05-07T11:10:00Z">
              <w:r w:rsidRPr="00B01C6B">
                <w:rPr>
                  <w:rFonts w:ascii="Arial" w:hAnsi="Arial"/>
                  <w:sz w:val="18"/>
                  <w:lang w:eastAsia="en-GB"/>
                </w:rPr>
                <w:t>17.3 GHz &lt; f ≤ 20.2 GHz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: </w:t>
              </w:r>
              <w:r w:rsidRPr="00A634F1">
                <w:rPr>
                  <w:rFonts w:ascii="Arial" w:hAnsi="Arial" w:cs="Arial"/>
                  <w:sz w:val="18"/>
                  <w:lang w:eastAsia="en-GB"/>
                </w:rPr>
                <w:t xml:space="preserve">± </w:t>
              </w:r>
            </w:ins>
            <w:ins w:id="555" w:author="Dorin PANAITOPOL" w:date="2024-05-07T11:12:00Z">
              <w:r>
                <w:rPr>
                  <w:rFonts w:ascii="Arial" w:hAnsi="Arial"/>
                  <w:sz w:val="18"/>
                  <w:lang w:eastAsia="en-GB"/>
                </w:rPr>
                <w:t>5</w:t>
              </w:r>
            </w:ins>
            <w:ins w:id="556" w:author="Dorin PANAITOPOL" w:date="2024-05-07T11:10:00Z">
              <w:r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557" w:author="Dorin PANAITOPOL" w:date="2024-05-07T11:12:00Z">
              <w:r>
                <w:rPr>
                  <w:rFonts w:ascii="Arial" w:hAnsi="Arial"/>
                  <w:sz w:val="18"/>
                  <w:lang w:eastAsia="en-GB"/>
                </w:rPr>
                <w:t>1</w:t>
              </w:r>
            </w:ins>
            <w:ins w:id="558" w:author="Dorin PANAITOPOL" w:date="2024-05-07T11:10:00Z">
              <w:r w:rsidRPr="00A634F1">
                <w:rPr>
                  <w:rFonts w:ascii="Arial" w:hAnsi="Arial"/>
                  <w:sz w:val="18"/>
                  <w:lang w:eastAsia="en-GB"/>
                </w:rPr>
                <w:t xml:space="preserve"> dB</w:t>
              </w:r>
            </w:ins>
          </w:p>
        </w:tc>
      </w:tr>
    </w:tbl>
    <w:p w14:paraId="5FD7421B" w14:textId="77777777" w:rsidR="00A634F1" w:rsidRPr="00A634F1" w:rsidRDefault="00A634F1" w:rsidP="00A634F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0BE0AA12" w14:textId="600FFC91" w:rsidR="008E36DD" w:rsidRPr="00CD28B1" w:rsidRDefault="008E36DD" w:rsidP="00CD28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5656C08E" w14:textId="77777777" w:rsidR="00730390" w:rsidRPr="00F1441A" w:rsidRDefault="00730390" w:rsidP="00730390">
      <w:pPr>
        <w:pStyle w:val="Titre2"/>
        <w:rPr>
          <w:color w:val="FF0000"/>
        </w:rPr>
      </w:pPr>
      <w:r w:rsidRPr="00F1441A">
        <w:rPr>
          <w:color w:val="FF0000"/>
        </w:rPr>
        <w:t xml:space="preserve">-------- </w:t>
      </w:r>
      <w:proofErr w:type="gramStart"/>
      <w:r>
        <w:rPr>
          <w:color w:val="FF0000"/>
        </w:rPr>
        <w:t>end</w:t>
      </w:r>
      <w:proofErr w:type="gramEnd"/>
      <w:r w:rsidRPr="00F1441A">
        <w:rPr>
          <w:color w:val="FF0000"/>
        </w:rPr>
        <w:t xml:space="preserve"> of change ---------</w:t>
      </w:r>
    </w:p>
    <w:p w14:paraId="5DB07A75" w14:textId="77777777" w:rsidR="00730390" w:rsidRDefault="00730390">
      <w:pPr>
        <w:rPr>
          <w:noProof/>
        </w:rPr>
      </w:pPr>
    </w:p>
    <w:sectPr w:rsidR="007303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8061C" w16cex:dateUtc="2024-04-03T14:45:00Z"/>
  <w16cex:commentExtensible w16cex:durableId="29B80A2B" w16cex:dateUtc="2024-04-03T15:02:00Z"/>
  <w16cex:commentExtensible w16cex:durableId="29B806A2" w16cex:dateUtc="2024-04-03T14:47:00Z"/>
  <w16cex:commentExtensible w16cex:durableId="29B80938" w16cex:dateUtc="2024-04-03T14:58:00Z"/>
  <w16cex:commentExtensible w16cex:durableId="29B807F6" w16cex:dateUtc="2024-04-03T14:53:00Z"/>
  <w16cex:commentExtensible w16cex:durableId="29B80872" w16cex:dateUtc="2024-04-03T14:55:00Z"/>
  <w16cex:commentExtensible w16cex:durableId="29B80B9F" w16cex:dateUtc="2024-04-03T15:08:00Z"/>
  <w16cex:commentExtensible w16cex:durableId="29B82792" w16cex:dateUtc="2024-04-03T17:08:00Z"/>
  <w16cex:commentExtensible w16cex:durableId="29BEF56E" w16cex:dateUtc="2024-04-08T20:59:00Z"/>
  <w16cex:commentExtensible w16cex:durableId="29BEF58D" w16cex:dateUtc="2024-04-08T21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3EFEDD" w16cid:durableId="29B8061C"/>
  <w16cid:commentId w16cid:paraId="148D9FA3" w16cid:durableId="29B80A2B"/>
  <w16cid:commentId w16cid:paraId="186CC0F7" w16cid:durableId="29B806A2"/>
  <w16cid:commentId w16cid:paraId="0C5C90CD" w16cid:durableId="29B80938"/>
  <w16cid:commentId w16cid:paraId="0405E21A" w16cid:durableId="29B807F6"/>
  <w16cid:commentId w16cid:paraId="2E785D95" w16cid:durableId="29B80872"/>
  <w16cid:commentId w16cid:paraId="1C36F88D" w16cid:durableId="29B80B9F"/>
  <w16cid:commentId w16cid:paraId="44184399" w16cid:durableId="29B82792"/>
  <w16cid:commentId w16cid:paraId="7EE30A3A" w16cid:durableId="29BEF56E"/>
  <w16cid:commentId w16cid:paraId="461D7798" w16cid:durableId="29BEF5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C79D4" w14:textId="77777777" w:rsidR="00023AFE" w:rsidRDefault="00023AFE">
      <w:r>
        <w:separator/>
      </w:r>
    </w:p>
  </w:endnote>
  <w:endnote w:type="continuationSeparator" w:id="0">
    <w:p w14:paraId="025D3A21" w14:textId="77777777" w:rsidR="00023AFE" w:rsidRDefault="0002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CFE7CF" w14:textId="77777777" w:rsidR="00023AFE" w:rsidRDefault="00023AFE">
      <w:r>
        <w:separator/>
      </w:r>
    </w:p>
  </w:footnote>
  <w:footnote w:type="continuationSeparator" w:id="0">
    <w:p w14:paraId="6D15A2CE" w14:textId="77777777" w:rsidR="00023AFE" w:rsidRDefault="00023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3191B"/>
    <w:multiLevelType w:val="hybridMultilevel"/>
    <w:tmpl w:val="F790E3A2"/>
    <w:lvl w:ilvl="0" w:tplc="2C82031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9D"/>
    <w:rsid w:val="00022E4A"/>
    <w:rsid w:val="00023AFE"/>
    <w:rsid w:val="000361A4"/>
    <w:rsid w:val="00036C0A"/>
    <w:rsid w:val="00057C61"/>
    <w:rsid w:val="00067811"/>
    <w:rsid w:val="00070E09"/>
    <w:rsid w:val="00073372"/>
    <w:rsid w:val="000942C2"/>
    <w:rsid w:val="000A4906"/>
    <w:rsid w:val="000A57B6"/>
    <w:rsid w:val="000A6394"/>
    <w:rsid w:val="000A68B6"/>
    <w:rsid w:val="000A7F34"/>
    <w:rsid w:val="000B3843"/>
    <w:rsid w:val="000B5885"/>
    <w:rsid w:val="000B7AE2"/>
    <w:rsid w:val="000B7FED"/>
    <w:rsid w:val="000C038A"/>
    <w:rsid w:val="000C100F"/>
    <w:rsid w:val="000C4DB1"/>
    <w:rsid w:val="000C6598"/>
    <w:rsid w:val="000C6A6C"/>
    <w:rsid w:val="000D44B3"/>
    <w:rsid w:val="000D652F"/>
    <w:rsid w:val="00107114"/>
    <w:rsid w:val="0012013E"/>
    <w:rsid w:val="00120256"/>
    <w:rsid w:val="001210CE"/>
    <w:rsid w:val="00144209"/>
    <w:rsid w:val="0014592F"/>
    <w:rsid w:val="00145D43"/>
    <w:rsid w:val="001575A5"/>
    <w:rsid w:val="00180462"/>
    <w:rsid w:val="00182CD3"/>
    <w:rsid w:val="00192C46"/>
    <w:rsid w:val="001A08B3"/>
    <w:rsid w:val="001A7B60"/>
    <w:rsid w:val="001B12B1"/>
    <w:rsid w:val="001B52F0"/>
    <w:rsid w:val="001B7A65"/>
    <w:rsid w:val="001E22B4"/>
    <w:rsid w:val="001E41F3"/>
    <w:rsid w:val="001F145E"/>
    <w:rsid w:val="001F16D3"/>
    <w:rsid w:val="00205F83"/>
    <w:rsid w:val="0021376D"/>
    <w:rsid w:val="00223E80"/>
    <w:rsid w:val="0026004D"/>
    <w:rsid w:val="002624AE"/>
    <w:rsid w:val="002640DD"/>
    <w:rsid w:val="00275D12"/>
    <w:rsid w:val="00282EA2"/>
    <w:rsid w:val="00284FEB"/>
    <w:rsid w:val="002860C4"/>
    <w:rsid w:val="00291129"/>
    <w:rsid w:val="002A6A2A"/>
    <w:rsid w:val="002B0854"/>
    <w:rsid w:val="002B2D9C"/>
    <w:rsid w:val="002B5741"/>
    <w:rsid w:val="002E472E"/>
    <w:rsid w:val="00300B3C"/>
    <w:rsid w:val="00305409"/>
    <w:rsid w:val="00327F82"/>
    <w:rsid w:val="003325DB"/>
    <w:rsid w:val="00340293"/>
    <w:rsid w:val="00344301"/>
    <w:rsid w:val="00346174"/>
    <w:rsid w:val="00346703"/>
    <w:rsid w:val="00354B1D"/>
    <w:rsid w:val="003567D3"/>
    <w:rsid w:val="003574D3"/>
    <w:rsid w:val="003578C5"/>
    <w:rsid w:val="003609EF"/>
    <w:rsid w:val="0036231A"/>
    <w:rsid w:val="00364384"/>
    <w:rsid w:val="00374DD4"/>
    <w:rsid w:val="003A687E"/>
    <w:rsid w:val="003B408D"/>
    <w:rsid w:val="003B4E9C"/>
    <w:rsid w:val="003D1A3F"/>
    <w:rsid w:val="003D2FE1"/>
    <w:rsid w:val="003E0274"/>
    <w:rsid w:val="003E1A36"/>
    <w:rsid w:val="00407543"/>
    <w:rsid w:val="00410371"/>
    <w:rsid w:val="00412EC2"/>
    <w:rsid w:val="00413511"/>
    <w:rsid w:val="004242F1"/>
    <w:rsid w:val="00432369"/>
    <w:rsid w:val="004530E7"/>
    <w:rsid w:val="004576F7"/>
    <w:rsid w:val="00461A63"/>
    <w:rsid w:val="00471042"/>
    <w:rsid w:val="00471690"/>
    <w:rsid w:val="00485795"/>
    <w:rsid w:val="00496AB3"/>
    <w:rsid w:val="004B4FE7"/>
    <w:rsid w:val="004B75B7"/>
    <w:rsid w:val="004C10D6"/>
    <w:rsid w:val="004C328A"/>
    <w:rsid w:val="004D55F0"/>
    <w:rsid w:val="004E06DF"/>
    <w:rsid w:val="004F00D5"/>
    <w:rsid w:val="004F07D6"/>
    <w:rsid w:val="00512B6F"/>
    <w:rsid w:val="005141D9"/>
    <w:rsid w:val="0051580D"/>
    <w:rsid w:val="00515B4E"/>
    <w:rsid w:val="00542E80"/>
    <w:rsid w:val="005446C3"/>
    <w:rsid w:val="00547111"/>
    <w:rsid w:val="0055769A"/>
    <w:rsid w:val="00592D74"/>
    <w:rsid w:val="005C71AB"/>
    <w:rsid w:val="005E2C44"/>
    <w:rsid w:val="005F0719"/>
    <w:rsid w:val="00621188"/>
    <w:rsid w:val="006257ED"/>
    <w:rsid w:val="00653DE4"/>
    <w:rsid w:val="00655A72"/>
    <w:rsid w:val="00665C47"/>
    <w:rsid w:val="00670FE2"/>
    <w:rsid w:val="0067243E"/>
    <w:rsid w:val="00681CF6"/>
    <w:rsid w:val="006937E4"/>
    <w:rsid w:val="00695808"/>
    <w:rsid w:val="006A4A77"/>
    <w:rsid w:val="006A5912"/>
    <w:rsid w:val="006B46FB"/>
    <w:rsid w:val="006B50C5"/>
    <w:rsid w:val="006E21FB"/>
    <w:rsid w:val="006F1703"/>
    <w:rsid w:val="006F5363"/>
    <w:rsid w:val="006F6606"/>
    <w:rsid w:val="00712D0E"/>
    <w:rsid w:val="00724E19"/>
    <w:rsid w:val="00730390"/>
    <w:rsid w:val="00736741"/>
    <w:rsid w:val="00745A81"/>
    <w:rsid w:val="007540DF"/>
    <w:rsid w:val="00785369"/>
    <w:rsid w:val="0078799C"/>
    <w:rsid w:val="00792342"/>
    <w:rsid w:val="007977A8"/>
    <w:rsid w:val="007A4505"/>
    <w:rsid w:val="007B512A"/>
    <w:rsid w:val="007C2097"/>
    <w:rsid w:val="007D306C"/>
    <w:rsid w:val="007D6A07"/>
    <w:rsid w:val="007F09D1"/>
    <w:rsid w:val="007F1BB0"/>
    <w:rsid w:val="007F7259"/>
    <w:rsid w:val="008040A8"/>
    <w:rsid w:val="008171A3"/>
    <w:rsid w:val="008279FA"/>
    <w:rsid w:val="00836D38"/>
    <w:rsid w:val="00857E7A"/>
    <w:rsid w:val="008626E7"/>
    <w:rsid w:val="00870EE7"/>
    <w:rsid w:val="00872799"/>
    <w:rsid w:val="00877E5F"/>
    <w:rsid w:val="0088111E"/>
    <w:rsid w:val="008863B9"/>
    <w:rsid w:val="008958D0"/>
    <w:rsid w:val="008A45A6"/>
    <w:rsid w:val="008B531C"/>
    <w:rsid w:val="008C69D1"/>
    <w:rsid w:val="008D3CCC"/>
    <w:rsid w:val="008E36DD"/>
    <w:rsid w:val="008F090F"/>
    <w:rsid w:val="008F3789"/>
    <w:rsid w:val="008F686C"/>
    <w:rsid w:val="009148DE"/>
    <w:rsid w:val="00927895"/>
    <w:rsid w:val="00930E6A"/>
    <w:rsid w:val="00935147"/>
    <w:rsid w:val="00941E30"/>
    <w:rsid w:val="009523E5"/>
    <w:rsid w:val="009531B0"/>
    <w:rsid w:val="009741B3"/>
    <w:rsid w:val="009777D9"/>
    <w:rsid w:val="00991B88"/>
    <w:rsid w:val="009A0392"/>
    <w:rsid w:val="009A5753"/>
    <w:rsid w:val="009A579D"/>
    <w:rsid w:val="009E2B62"/>
    <w:rsid w:val="009E3297"/>
    <w:rsid w:val="009F734F"/>
    <w:rsid w:val="00A0010B"/>
    <w:rsid w:val="00A001C8"/>
    <w:rsid w:val="00A0462B"/>
    <w:rsid w:val="00A1489C"/>
    <w:rsid w:val="00A16089"/>
    <w:rsid w:val="00A246B6"/>
    <w:rsid w:val="00A2527B"/>
    <w:rsid w:val="00A464FA"/>
    <w:rsid w:val="00A47E70"/>
    <w:rsid w:val="00A50CF0"/>
    <w:rsid w:val="00A52687"/>
    <w:rsid w:val="00A56C64"/>
    <w:rsid w:val="00A634F1"/>
    <w:rsid w:val="00A7671C"/>
    <w:rsid w:val="00AA2CBC"/>
    <w:rsid w:val="00AC5820"/>
    <w:rsid w:val="00AD1CD8"/>
    <w:rsid w:val="00AD2E3C"/>
    <w:rsid w:val="00AD7465"/>
    <w:rsid w:val="00B01C6B"/>
    <w:rsid w:val="00B0483C"/>
    <w:rsid w:val="00B171EC"/>
    <w:rsid w:val="00B21F59"/>
    <w:rsid w:val="00B23516"/>
    <w:rsid w:val="00B258BB"/>
    <w:rsid w:val="00B604AF"/>
    <w:rsid w:val="00B67B97"/>
    <w:rsid w:val="00B7180C"/>
    <w:rsid w:val="00B75D49"/>
    <w:rsid w:val="00B7789B"/>
    <w:rsid w:val="00B90105"/>
    <w:rsid w:val="00B9601D"/>
    <w:rsid w:val="00B968C8"/>
    <w:rsid w:val="00BA0E36"/>
    <w:rsid w:val="00BA3EC5"/>
    <w:rsid w:val="00BA51D9"/>
    <w:rsid w:val="00BB5DFC"/>
    <w:rsid w:val="00BD03D1"/>
    <w:rsid w:val="00BD279D"/>
    <w:rsid w:val="00BD5187"/>
    <w:rsid w:val="00BD5743"/>
    <w:rsid w:val="00BD6BB8"/>
    <w:rsid w:val="00BE585C"/>
    <w:rsid w:val="00C157BA"/>
    <w:rsid w:val="00C17F18"/>
    <w:rsid w:val="00C346A2"/>
    <w:rsid w:val="00C40D0C"/>
    <w:rsid w:val="00C66BA2"/>
    <w:rsid w:val="00C73CCC"/>
    <w:rsid w:val="00C77D12"/>
    <w:rsid w:val="00C870F6"/>
    <w:rsid w:val="00C91005"/>
    <w:rsid w:val="00C93DD9"/>
    <w:rsid w:val="00C95985"/>
    <w:rsid w:val="00CB1B30"/>
    <w:rsid w:val="00CB7257"/>
    <w:rsid w:val="00CC0D7E"/>
    <w:rsid w:val="00CC105D"/>
    <w:rsid w:val="00CC19A0"/>
    <w:rsid w:val="00CC5026"/>
    <w:rsid w:val="00CC68D0"/>
    <w:rsid w:val="00CD28B1"/>
    <w:rsid w:val="00CF035E"/>
    <w:rsid w:val="00D00F96"/>
    <w:rsid w:val="00D03F9A"/>
    <w:rsid w:val="00D06639"/>
    <w:rsid w:val="00D06D51"/>
    <w:rsid w:val="00D24991"/>
    <w:rsid w:val="00D262A2"/>
    <w:rsid w:val="00D50255"/>
    <w:rsid w:val="00D63162"/>
    <w:rsid w:val="00D66520"/>
    <w:rsid w:val="00D82ECE"/>
    <w:rsid w:val="00D84AE9"/>
    <w:rsid w:val="00D9124E"/>
    <w:rsid w:val="00DB4BA1"/>
    <w:rsid w:val="00DD7737"/>
    <w:rsid w:val="00DE34CF"/>
    <w:rsid w:val="00E05946"/>
    <w:rsid w:val="00E13CD5"/>
    <w:rsid w:val="00E13F3D"/>
    <w:rsid w:val="00E34898"/>
    <w:rsid w:val="00E632E1"/>
    <w:rsid w:val="00EA7126"/>
    <w:rsid w:val="00EB09B7"/>
    <w:rsid w:val="00EE0C4C"/>
    <w:rsid w:val="00EE2750"/>
    <w:rsid w:val="00EE7D7C"/>
    <w:rsid w:val="00EF3748"/>
    <w:rsid w:val="00EF5881"/>
    <w:rsid w:val="00F00DBA"/>
    <w:rsid w:val="00F075DB"/>
    <w:rsid w:val="00F12A52"/>
    <w:rsid w:val="00F1441A"/>
    <w:rsid w:val="00F25D98"/>
    <w:rsid w:val="00F300FB"/>
    <w:rsid w:val="00F30DF0"/>
    <w:rsid w:val="00F505D9"/>
    <w:rsid w:val="00F66A88"/>
    <w:rsid w:val="00F7354D"/>
    <w:rsid w:val="00F746E0"/>
    <w:rsid w:val="00F762DC"/>
    <w:rsid w:val="00F83B5B"/>
    <w:rsid w:val="00FA1DAE"/>
    <w:rsid w:val="00FB6386"/>
    <w:rsid w:val="00FE5D9B"/>
    <w:rsid w:val="00FE78AF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0E36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"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A68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A68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A68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68B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A68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A68B6"/>
    <w:rPr>
      <w:rFonts w:ascii="Arial" w:hAnsi="Arial"/>
      <w:sz w:val="18"/>
      <w:lang w:val="en-GB" w:eastAsia="en-US"/>
    </w:rPr>
  </w:style>
  <w:style w:type="character" w:customStyle="1" w:styleId="Titre2Car">
    <w:name w:val="Titre 2 Car"/>
    <w:basedOn w:val="Policepardfaut"/>
    <w:link w:val="Titre2"/>
    <w:rsid w:val="00F1441A"/>
    <w:rPr>
      <w:rFonts w:ascii="Arial" w:hAnsi="Arial"/>
      <w:sz w:val="32"/>
      <w:lang w:val="en-GB" w:eastAsia="en-US"/>
    </w:rPr>
  </w:style>
  <w:style w:type="paragraph" w:styleId="Rvision">
    <w:name w:val="Revision"/>
    <w:hidden/>
    <w:uiPriority w:val="99"/>
    <w:semiHidden/>
    <w:rsid w:val="000C10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B235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3372"/>
    <w:rPr>
      <w:rFonts w:ascii="Times New Roman" w:hAnsi="Times New Roman"/>
      <w:lang w:val="en-GB" w:eastAsia="en-US"/>
    </w:rPr>
  </w:style>
  <w:style w:type="character" w:customStyle="1" w:styleId="Titre5Car">
    <w:name w:val="Titre 5 Car"/>
    <w:basedOn w:val="Policepardfaut"/>
    <w:link w:val="Titre5"/>
    <w:rsid w:val="00B21F59"/>
    <w:rPr>
      <w:rFonts w:ascii="Arial" w:hAnsi="Arial"/>
      <w:sz w:val="22"/>
      <w:lang w:val="en-GB" w:eastAsia="en-US"/>
    </w:rPr>
  </w:style>
  <w:style w:type="character" w:customStyle="1" w:styleId="Titre6Car">
    <w:name w:val="Titre 6 Car"/>
    <w:basedOn w:val="Policepardfaut"/>
    <w:link w:val="Titre6"/>
    <w:rsid w:val="00C40D0C"/>
    <w:rPr>
      <w:rFonts w:ascii="Arial" w:hAnsi="Arial"/>
      <w:lang w:val="en-GB" w:eastAsia="en-US"/>
    </w:rPr>
  </w:style>
  <w:style w:type="paragraph" w:styleId="Paragraphedeliste">
    <w:name w:val="List Paragraph"/>
    <w:basedOn w:val="Normal"/>
    <w:uiPriority w:val="34"/>
    <w:qFormat/>
    <w:rsid w:val="00E632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6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E2DDAC-E28E-41A4-8D30-7DD5D3CB1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1021</Words>
  <Characters>5618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Dorin PANAITOPOL</cp:lastModifiedBy>
  <cp:revision>2</cp:revision>
  <cp:lastPrinted>1899-12-31T23:00:00Z</cp:lastPrinted>
  <dcterms:created xsi:type="dcterms:W3CDTF">2024-05-13T15:12:00Z</dcterms:created>
  <dcterms:modified xsi:type="dcterms:W3CDTF">2024-05-13T15:12:00Z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